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254" w:type="dxa"/>
        <w:tblInd w:w="-601" w:type="dxa"/>
        <w:tblLayout w:type="fixed"/>
        <w:tblLook w:val="04A0"/>
      </w:tblPr>
      <w:tblGrid>
        <w:gridCol w:w="567"/>
        <w:gridCol w:w="1985"/>
        <w:gridCol w:w="2362"/>
        <w:gridCol w:w="1276"/>
        <w:gridCol w:w="1134"/>
        <w:gridCol w:w="776"/>
        <w:gridCol w:w="933"/>
        <w:gridCol w:w="1268"/>
        <w:gridCol w:w="710"/>
        <w:gridCol w:w="933"/>
        <w:gridCol w:w="1617"/>
        <w:gridCol w:w="1418"/>
        <w:gridCol w:w="1275"/>
      </w:tblGrid>
      <w:tr w:rsidR="003D0DF6" w:rsidTr="000D59D7">
        <w:trPr>
          <w:cantSplit/>
          <w:trHeight w:val="1124"/>
        </w:trPr>
        <w:tc>
          <w:tcPr>
            <w:tcW w:w="567" w:type="dxa"/>
            <w:vMerge w:val="restart"/>
            <w:vAlign w:val="center"/>
          </w:tcPr>
          <w:p w:rsidR="00C428D7" w:rsidRDefault="00C428D7" w:rsidP="00723859">
            <w:pPr>
              <w:jc w:val="center"/>
              <w:rPr>
                <w:lang w:val="en-US"/>
              </w:rPr>
            </w:pPr>
          </w:p>
          <w:p w:rsidR="00C428D7" w:rsidRDefault="00C428D7" w:rsidP="00723859">
            <w:pPr>
              <w:jc w:val="center"/>
            </w:pPr>
            <w:r>
              <w:t>№</w:t>
            </w:r>
          </w:p>
          <w:p w:rsidR="00C428D7" w:rsidRPr="00723859" w:rsidRDefault="00C428D7" w:rsidP="00723859">
            <w:pPr>
              <w:jc w:val="center"/>
            </w:pPr>
            <w:r>
              <w:t>п/п</w:t>
            </w:r>
          </w:p>
        </w:tc>
        <w:tc>
          <w:tcPr>
            <w:tcW w:w="1985" w:type="dxa"/>
            <w:vMerge w:val="restart"/>
            <w:vAlign w:val="center"/>
          </w:tcPr>
          <w:p w:rsidR="00C428D7" w:rsidRDefault="00C428D7" w:rsidP="00723859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2362" w:type="dxa"/>
            <w:vMerge w:val="restart"/>
            <w:textDirection w:val="btLr"/>
            <w:vAlign w:val="center"/>
          </w:tcPr>
          <w:p w:rsidR="00C428D7" w:rsidRDefault="00C428D7" w:rsidP="002C33A8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4119" w:type="dxa"/>
            <w:gridSpan w:val="4"/>
            <w:vAlign w:val="center"/>
          </w:tcPr>
          <w:p w:rsidR="00C428D7" w:rsidRDefault="00C428D7" w:rsidP="002C33A8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2911" w:type="dxa"/>
            <w:gridSpan w:val="3"/>
            <w:vAlign w:val="center"/>
          </w:tcPr>
          <w:p w:rsidR="00C428D7" w:rsidRDefault="00C428D7" w:rsidP="000A5C00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617" w:type="dxa"/>
            <w:vMerge w:val="restart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Транспортные средства (вид, марка)</w:t>
            </w: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C428D7" w:rsidRPr="00C428D7" w:rsidRDefault="00D6135C" w:rsidP="00D6135C">
            <w:pPr>
              <w:ind w:left="113" w:right="113"/>
              <w:jc w:val="center"/>
            </w:pPr>
            <w:r>
              <w:t>Сведения</w:t>
            </w:r>
            <w:r w:rsidR="00C428D7">
              <w:t xml:space="preserve"> об источниках получения средств, за счет которых совершена сделка</w:t>
            </w:r>
          </w:p>
        </w:tc>
      </w:tr>
      <w:tr w:rsidR="003D0DF6" w:rsidTr="000D59D7">
        <w:trPr>
          <w:cantSplit/>
          <w:trHeight w:val="1830"/>
        </w:trPr>
        <w:tc>
          <w:tcPr>
            <w:tcW w:w="567" w:type="dxa"/>
            <w:vMerge/>
          </w:tcPr>
          <w:p w:rsidR="00C428D7" w:rsidRDefault="00C428D7"/>
        </w:tc>
        <w:tc>
          <w:tcPr>
            <w:tcW w:w="1985" w:type="dxa"/>
            <w:vMerge/>
          </w:tcPr>
          <w:p w:rsidR="00C428D7" w:rsidRDefault="00C428D7"/>
        </w:tc>
        <w:tc>
          <w:tcPr>
            <w:tcW w:w="2362" w:type="dxa"/>
            <w:vMerge/>
            <w:vAlign w:val="center"/>
          </w:tcPr>
          <w:p w:rsidR="00C428D7" w:rsidRDefault="00C428D7" w:rsidP="002C33A8">
            <w:pPr>
              <w:jc w:val="center"/>
            </w:pPr>
          </w:p>
        </w:tc>
        <w:tc>
          <w:tcPr>
            <w:tcW w:w="1276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собственности</w:t>
            </w:r>
          </w:p>
        </w:tc>
        <w:tc>
          <w:tcPr>
            <w:tcW w:w="776" w:type="dxa"/>
            <w:textDirection w:val="btLr"/>
            <w:vAlign w:val="center"/>
          </w:tcPr>
          <w:p w:rsidR="00FA715A" w:rsidRDefault="00C428D7" w:rsidP="002C33A8">
            <w:pPr>
              <w:jc w:val="center"/>
              <w:rPr>
                <w:lang w:val="en-US"/>
              </w:rPr>
            </w:pPr>
            <w:r>
              <w:t>Площадь</w:t>
            </w:r>
          </w:p>
          <w:p w:rsidR="00C428D7" w:rsidRDefault="00C428D7" w:rsidP="002C33A8">
            <w:pPr>
              <w:jc w:val="center"/>
            </w:pPr>
            <w:r>
              <w:t xml:space="preserve"> (кв.м.)</w:t>
            </w:r>
          </w:p>
        </w:tc>
        <w:tc>
          <w:tcPr>
            <w:tcW w:w="933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Страна расположения</w:t>
            </w:r>
          </w:p>
        </w:tc>
        <w:tc>
          <w:tcPr>
            <w:tcW w:w="1268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Вид объекта</w:t>
            </w:r>
          </w:p>
        </w:tc>
        <w:tc>
          <w:tcPr>
            <w:tcW w:w="710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Площадь</w:t>
            </w:r>
          </w:p>
          <w:p w:rsidR="00C428D7" w:rsidRDefault="00C428D7" w:rsidP="000A5C00">
            <w:pPr>
              <w:ind w:left="113" w:right="113"/>
              <w:jc w:val="center"/>
            </w:pPr>
            <w:r w:rsidRPr="000A5C00">
              <w:t>(кв.м.)</w:t>
            </w:r>
          </w:p>
        </w:tc>
        <w:tc>
          <w:tcPr>
            <w:tcW w:w="933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Страна</w:t>
            </w:r>
            <w:r>
              <w:t xml:space="preserve"> </w:t>
            </w:r>
            <w:r w:rsidRPr="000A5C00">
              <w:t>расположения</w:t>
            </w:r>
          </w:p>
          <w:p w:rsidR="00C428D7" w:rsidRDefault="00C428D7" w:rsidP="000A5C00">
            <w:pPr>
              <w:ind w:left="113" w:right="113"/>
              <w:jc w:val="center"/>
            </w:pPr>
          </w:p>
        </w:tc>
        <w:tc>
          <w:tcPr>
            <w:tcW w:w="1617" w:type="dxa"/>
            <w:vMerge/>
          </w:tcPr>
          <w:p w:rsidR="00C428D7" w:rsidRDefault="00C428D7"/>
        </w:tc>
        <w:tc>
          <w:tcPr>
            <w:tcW w:w="1418" w:type="dxa"/>
            <w:vMerge/>
          </w:tcPr>
          <w:p w:rsidR="00C428D7" w:rsidRDefault="00C428D7"/>
        </w:tc>
        <w:tc>
          <w:tcPr>
            <w:tcW w:w="1275" w:type="dxa"/>
            <w:vMerge/>
          </w:tcPr>
          <w:p w:rsidR="00C428D7" w:rsidRDefault="00C428D7"/>
        </w:tc>
      </w:tr>
      <w:tr w:rsidR="00F606B8" w:rsidTr="000D59D7">
        <w:tc>
          <w:tcPr>
            <w:tcW w:w="567" w:type="dxa"/>
            <w:vMerge w:val="restart"/>
          </w:tcPr>
          <w:p w:rsidR="00F606B8" w:rsidRDefault="00F606B8" w:rsidP="00F00016">
            <w:pPr>
              <w:jc w:val="right"/>
            </w:pPr>
            <w:r>
              <w:t>1</w:t>
            </w:r>
          </w:p>
        </w:tc>
        <w:tc>
          <w:tcPr>
            <w:tcW w:w="1985" w:type="dxa"/>
            <w:vMerge w:val="restart"/>
          </w:tcPr>
          <w:p w:rsidR="00F606B8" w:rsidRDefault="00F606B8" w:rsidP="00C217A3">
            <w:r>
              <w:t xml:space="preserve">Зуева </w:t>
            </w:r>
          </w:p>
          <w:p w:rsidR="00F606B8" w:rsidRDefault="00F606B8" w:rsidP="00C217A3">
            <w:r>
              <w:t>Людмила</w:t>
            </w:r>
          </w:p>
          <w:p w:rsidR="00F606B8" w:rsidRDefault="00F606B8" w:rsidP="00C217A3">
            <w:r>
              <w:t>Анатольевна</w:t>
            </w:r>
          </w:p>
        </w:tc>
        <w:tc>
          <w:tcPr>
            <w:tcW w:w="2362" w:type="dxa"/>
            <w:vMerge w:val="restart"/>
          </w:tcPr>
          <w:p w:rsidR="00F606B8" w:rsidRDefault="00F606B8" w:rsidP="006B0B6F">
            <w:r>
              <w:t>Директор Департамента финансов</w:t>
            </w:r>
          </w:p>
        </w:tc>
        <w:tc>
          <w:tcPr>
            <w:tcW w:w="1276" w:type="dxa"/>
            <w:vAlign w:val="center"/>
          </w:tcPr>
          <w:p w:rsidR="00F606B8" w:rsidRPr="00AF2BC3" w:rsidRDefault="00F606B8" w:rsidP="003C0AA1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134" w:type="dxa"/>
            <w:vAlign w:val="center"/>
          </w:tcPr>
          <w:p w:rsidR="00F606B8" w:rsidRDefault="00E35DC4" w:rsidP="00881B39">
            <w:pPr>
              <w:jc w:val="center"/>
            </w:pPr>
            <w:r>
              <w:t xml:space="preserve">общая </w:t>
            </w:r>
            <w:r w:rsidR="00F606B8">
              <w:t>долевая</w:t>
            </w:r>
          </w:p>
          <w:p w:rsidR="00F606B8" w:rsidRDefault="00F606B8" w:rsidP="00881B39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F606B8" w:rsidRDefault="008C0EFD" w:rsidP="002B69EE">
            <w:pPr>
              <w:jc w:val="center"/>
            </w:pPr>
            <w:r>
              <w:t>485,0</w:t>
            </w:r>
          </w:p>
        </w:tc>
        <w:tc>
          <w:tcPr>
            <w:tcW w:w="933" w:type="dxa"/>
            <w:vAlign w:val="center"/>
          </w:tcPr>
          <w:p w:rsidR="00F606B8" w:rsidRDefault="00F606B8" w:rsidP="002B69EE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F606B8" w:rsidRDefault="00F606B8" w:rsidP="0039758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F606B8" w:rsidRDefault="00F606B8" w:rsidP="0039758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606B8" w:rsidRDefault="00F606B8" w:rsidP="00397584">
            <w:pPr>
              <w:jc w:val="center"/>
            </w:pPr>
            <w:r>
              <w:t>-</w:t>
            </w:r>
          </w:p>
        </w:tc>
        <w:tc>
          <w:tcPr>
            <w:tcW w:w="1617" w:type="dxa"/>
            <w:vMerge w:val="restart"/>
            <w:vAlign w:val="center"/>
          </w:tcPr>
          <w:p w:rsidR="00F606B8" w:rsidRPr="0069655B" w:rsidRDefault="00F606B8" w:rsidP="002B69EE">
            <w:pPr>
              <w:jc w:val="center"/>
            </w:pPr>
            <w:r w:rsidRPr="0069655B">
              <w:t>не имеет</w:t>
            </w:r>
          </w:p>
        </w:tc>
        <w:tc>
          <w:tcPr>
            <w:tcW w:w="1418" w:type="dxa"/>
            <w:vMerge w:val="restart"/>
            <w:vAlign w:val="center"/>
          </w:tcPr>
          <w:p w:rsidR="00F606B8" w:rsidRPr="00D61F83" w:rsidRDefault="006B6D62" w:rsidP="008C0EFD">
            <w:pPr>
              <w:jc w:val="center"/>
            </w:pPr>
            <w:r w:rsidRPr="00A23408">
              <w:t>1</w:t>
            </w:r>
            <w:r w:rsidR="008C0EFD">
              <w:t>166129</w:t>
            </w:r>
            <w:r w:rsidR="00026CC1" w:rsidRPr="00A23408">
              <w:t>,</w:t>
            </w:r>
            <w:r w:rsidR="008C0EFD">
              <w:t>56</w:t>
            </w:r>
          </w:p>
        </w:tc>
        <w:tc>
          <w:tcPr>
            <w:tcW w:w="1275" w:type="dxa"/>
            <w:vMerge w:val="restart"/>
            <w:vAlign w:val="center"/>
          </w:tcPr>
          <w:p w:rsidR="00F606B8" w:rsidRPr="00B502D4" w:rsidRDefault="00F606B8" w:rsidP="002B69EE">
            <w:pPr>
              <w:jc w:val="center"/>
              <w:rPr>
                <w:i/>
              </w:rPr>
            </w:pPr>
            <w:r w:rsidRPr="00B502D4">
              <w:rPr>
                <w:i/>
              </w:rPr>
              <w:t>-</w:t>
            </w:r>
          </w:p>
          <w:p w:rsidR="00F606B8" w:rsidRPr="00B502D4" w:rsidRDefault="00F606B8" w:rsidP="002B69EE">
            <w:pPr>
              <w:jc w:val="center"/>
              <w:rPr>
                <w:i/>
              </w:rPr>
            </w:pPr>
          </w:p>
        </w:tc>
      </w:tr>
      <w:tr w:rsidR="00F606B8" w:rsidTr="000D59D7">
        <w:tc>
          <w:tcPr>
            <w:tcW w:w="567" w:type="dxa"/>
            <w:vMerge/>
          </w:tcPr>
          <w:p w:rsidR="00F606B8" w:rsidRDefault="00F606B8"/>
        </w:tc>
        <w:tc>
          <w:tcPr>
            <w:tcW w:w="1985" w:type="dxa"/>
            <w:vMerge/>
          </w:tcPr>
          <w:p w:rsidR="00F606B8" w:rsidRDefault="00F606B8" w:rsidP="00C217A3"/>
        </w:tc>
        <w:tc>
          <w:tcPr>
            <w:tcW w:w="2362" w:type="dxa"/>
            <w:vMerge/>
          </w:tcPr>
          <w:p w:rsidR="00F606B8" w:rsidRDefault="00F606B8" w:rsidP="004905EE"/>
        </w:tc>
        <w:tc>
          <w:tcPr>
            <w:tcW w:w="1276" w:type="dxa"/>
            <w:vAlign w:val="center"/>
          </w:tcPr>
          <w:p w:rsidR="00F606B8" w:rsidRPr="00AF2BC3" w:rsidRDefault="00F606B8" w:rsidP="002B69EE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F606B8" w:rsidRDefault="00E35DC4" w:rsidP="000D59D7">
            <w:pPr>
              <w:jc w:val="center"/>
            </w:pPr>
            <w:r>
              <w:t xml:space="preserve">общая </w:t>
            </w:r>
            <w:r w:rsidR="00F606B8">
              <w:t>долевая</w:t>
            </w:r>
          </w:p>
          <w:p w:rsidR="00F606B8" w:rsidRDefault="00F606B8" w:rsidP="000D59D7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F606B8" w:rsidRDefault="00F606B8" w:rsidP="000D59D7">
            <w:pPr>
              <w:jc w:val="center"/>
            </w:pPr>
            <w:r>
              <w:t>64,5</w:t>
            </w:r>
          </w:p>
        </w:tc>
        <w:tc>
          <w:tcPr>
            <w:tcW w:w="933" w:type="dxa"/>
            <w:vAlign w:val="center"/>
          </w:tcPr>
          <w:p w:rsidR="00F606B8" w:rsidRDefault="00F606B8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F606B8" w:rsidRDefault="00F606B8" w:rsidP="0039758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F606B8" w:rsidRDefault="00F606B8" w:rsidP="0039758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F606B8" w:rsidRDefault="00F606B8" w:rsidP="00397584">
            <w:pPr>
              <w:jc w:val="center"/>
            </w:pPr>
            <w:r>
              <w:t>-</w:t>
            </w:r>
          </w:p>
        </w:tc>
        <w:tc>
          <w:tcPr>
            <w:tcW w:w="1617" w:type="dxa"/>
            <w:vMerge/>
            <w:vAlign w:val="center"/>
          </w:tcPr>
          <w:p w:rsidR="00F606B8" w:rsidRPr="00B502D4" w:rsidRDefault="00F606B8" w:rsidP="002B69EE">
            <w:pPr>
              <w:jc w:val="center"/>
              <w:rPr>
                <w:i/>
              </w:rPr>
            </w:pPr>
          </w:p>
        </w:tc>
        <w:tc>
          <w:tcPr>
            <w:tcW w:w="1418" w:type="dxa"/>
            <w:vMerge/>
            <w:vAlign w:val="center"/>
          </w:tcPr>
          <w:p w:rsidR="00F606B8" w:rsidRPr="00B502D4" w:rsidRDefault="00F606B8" w:rsidP="002B69EE">
            <w:pPr>
              <w:jc w:val="center"/>
              <w:rPr>
                <w:i/>
              </w:rPr>
            </w:pPr>
          </w:p>
        </w:tc>
        <w:tc>
          <w:tcPr>
            <w:tcW w:w="1275" w:type="dxa"/>
            <w:vMerge/>
            <w:vAlign w:val="center"/>
          </w:tcPr>
          <w:p w:rsidR="00F606B8" w:rsidRPr="00B502D4" w:rsidRDefault="00F606B8" w:rsidP="002B69EE">
            <w:pPr>
              <w:jc w:val="center"/>
              <w:rPr>
                <w:i/>
              </w:rPr>
            </w:pPr>
          </w:p>
        </w:tc>
      </w:tr>
      <w:tr w:rsidR="00F606B8" w:rsidTr="000D59D7">
        <w:tc>
          <w:tcPr>
            <w:tcW w:w="567" w:type="dxa"/>
            <w:vMerge/>
          </w:tcPr>
          <w:p w:rsidR="00F606B8" w:rsidRDefault="00F606B8"/>
        </w:tc>
        <w:tc>
          <w:tcPr>
            <w:tcW w:w="1985" w:type="dxa"/>
            <w:vMerge/>
          </w:tcPr>
          <w:p w:rsidR="00F606B8" w:rsidRDefault="00F606B8" w:rsidP="00C217A3"/>
        </w:tc>
        <w:tc>
          <w:tcPr>
            <w:tcW w:w="2362" w:type="dxa"/>
            <w:vMerge/>
          </w:tcPr>
          <w:p w:rsidR="00F606B8" w:rsidRDefault="00F606B8" w:rsidP="004905EE"/>
        </w:tc>
        <w:tc>
          <w:tcPr>
            <w:tcW w:w="1276" w:type="dxa"/>
            <w:vAlign w:val="center"/>
          </w:tcPr>
          <w:p w:rsidR="00F606B8" w:rsidRDefault="00F606B8" w:rsidP="002B69EE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F606B8" w:rsidRDefault="00F606B8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F606B8" w:rsidRDefault="00F606B8" w:rsidP="000D59D7">
            <w:pPr>
              <w:jc w:val="center"/>
            </w:pPr>
            <w:r>
              <w:t>37,1</w:t>
            </w:r>
          </w:p>
        </w:tc>
        <w:tc>
          <w:tcPr>
            <w:tcW w:w="933" w:type="dxa"/>
            <w:vAlign w:val="center"/>
          </w:tcPr>
          <w:p w:rsidR="00F606B8" w:rsidRPr="000F5E30" w:rsidRDefault="00F606B8" w:rsidP="000D59D7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F606B8" w:rsidRDefault="00F606B8" w:rsidP="00397584">
            <w:pPr>
              <w:jc w:val="center"/>
            </w:pPr>
          </w:p>
        </w:tc>
        <w:tc>
          <w:tcPr>
            <w:tcW w:w="710" w:type="dxa"/>
            <w:vAlign w:val="center"/>
          </w:tcPr>
          <w:p w:rsidR="00F606B8" w:rsidRDefault="00F606B8" w:rsidP="00397584">
            <w:pPr>
              <w:jc w:val="center"/>
            </w:pPr>
          </w:p>
        </w:tc>
        <w:tc>
          <w:tcPr>
            <w:tcW w:w="933" w:type="dxa"/>
            <w:vAlign w:val="center"/>
          </w:tcPr>
          <w:p w:rsidR="00F606B8" w:rsidRDefault="00F606B8" w:rsidP="00397584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F606B8" w:rsidRPr="00B502D4" w:rsidRDefault="00F606B8" w:rsidP="002B69EE">
            <w:pPr>
              <w:jc w:val="center"/>
              <w:rPr>
                <w:i/>
              </w:rPr>
            </w:pPr>
          </w:p>
        </w:tc>
        <w:tc>
          <w:tcPr>
            <w:tcW w:w="1418" w:type="dxa"/>
            <w:vMerge/>
            <w:vAlign w:val="center"/>
          </w:tcPr>
          <w:p w:rsidR="00F606B8" w:rsidRPr="00B502D4" w:rsidRDefault="00F606B8" w:rsidP="002B69EE">
            <w:pPr>
              <w:jc w:val="center"/>
              <w:rPr>
                <w:i/>
              </w:rPr>
            </w:pPr>
          </w:p>
        </w:tc>
        <w:tc>
          <w:tcPr>
            <w:tcW w:w="1275" w:type="dxa"/>
            <w:vMerge/>
            <w:vAlign w:val="center"/>
          </w:tcPr>
          <w:p w:rsidR="00F606B8" w:rsidRPr="00B502D4" w:rsidRDefault="00F606B8" w:rsidP="002B69EE">
            <w:pPr>
              <w:jc w:val="center"/>
              <w:rPr>
                <w:i/>
              </w:rPr>
            </w:pPr>
          </w:p>
        </w:tc>
      </w:tr>
      <w:tr w:rsidR="00862DFF" w:rsidTr="000D59D7">
        <w:tc>
          <w:tcPr>
            <w:tcW w:w="567" w:type="dxa"/>
            <w:vMerge/>
          </w:tcPr>
          <w:p w:rsidR="00862DFF" w:rsidRDefault="00862DFF"/>
        </w:tc>
        <w:tc>
          <w:tcPr>
            <w:tcW w:w="1985" w:type="dxa"/>
            <w:vMerge w:val="restart"/>
          </w:tcPr>
          <w:p w:rsidR="00862DFF" w:rsidRDefault="00862DFF" w:rsidP="00C217A3">
            <w:r>
              <w:t>супруг</w:t>
            </w:r>
          </w:p>
        </w:tc>
        <w:tc>
          <w:tcPr>
            <w:tcW w:w="2362" w:type="dxa"/>
            <w:vMerge w:val="restart"/>
          </w:tcPr>
          <w:p w:rsidR="00862DFF" w:rsidRDefault="00862DFF" w:rsidP="004905EE"/>
        </w:tc>
        <w:tc>
          <w:tcPr>
            <w:tcW w:w="1276" w:type="dxa"/>
            <w:vAlign w:val="center"/>
          </w:tcPr>
          <w:p w:rsidR="00862DFF" w:rsidRPr="00AF2BC3" w:rsidRDefault="00862DFF" w:rsidP="003C0AA1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1134" w:type="dxa"/>
            <w:vAlign w:val="center"/>
          </w:tcPr>
          <w:p w:rsidR="00862DFF" w:rsidRDefault="00E35DC4" w:rsidP="000D59D7">
            <w:pPr>
              <w:jc w:val="center"/>
            </w:pPr>
            <w:r>
              <w:t xml:space="preserve">общая </w:t>
            </w:r>
            <w:r w:rsidR="00862DFF">
              <w:t>долевая</w:t>
            </w:r>
          </w:p>
          <w:p w:rsidR="00862DFF" w:rsidRDefault="00862DFF" w:rsidP="000D59D7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862DFF" w:rsidRDefault="008C0EFD" w:rsidP="000D59D7">
            <w:pPr>
              <w:jc w:val="center"/>
            </w:pPr>
            <w:r>
              <w:t>485,0</w:t>
            </w:r>
          </w:p>
        </w:tc>
        <w:tc>
          <w:tcPr>
            <w:tcW w:w="933" w:type="dxa"/>
            <w:vAlign w:val="center"/>
          </w:tcPr>
          <w:p w:rsidR="00862DFF" w:rsidRDefault="00862DF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862DFF" w:rsidRDefault="00862DFF" w:rsidP="0039758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862DFF" w:rsidRDefault="00862DFF" w:rsidP="0039758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862DFF" w:rsidRDefault="00862DFF" w:rsidP="00397584">
            <w:pPr>
              <w:jc w:val="center"/>
            </w:pPr>
            <w:r>
              <w:t>-</w:t>
            </w:r>
          </w:p>
        </w:tc>
        <w:tc>
          <w:tcPr>
            <w:tcW w:w="1617" w:type="dxa"/>
            <w:vMerge w:val="restart"/>
            <w:vAlign w:val="center"/>
          </w:tcPr>
          <w:p w:rsidR="00862DFF" w:rsidRDefault="00862DFF" w:rsidP="003C0AA1">
            <w:pPr>
              <w:jc w:val="center"/>
            </w:pPr>
            <w:r>
              <w:t xml:space="preserve">Автомобиль </w:t>
            </w:r>
            <w:r>
              <w:rPr>
                <w:lang w:val="en-US"/>
              </w:rPr>
              <w:t>Lada</w:t>
            </w:r>
            <w:r>
              <w:t xml:space="preserve"> 219170 </w:t>
            </w:r>
            <w:r>
              <w:rPr>
                <w:lang w:val="en-US"/>
              </w:rPr>
              <w:t>Lada Granta</w:t>
            </w:r>
            <w: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:rsidR="00862DFF" w:rsidRDefault="008C0EFD" w:rsidP="008C0EFD">
            <w:pPr>
              <w:jc w:val="center"/>
            </w:pPr>
            <w:r>
              <w:t>672487</w:t>
            </w:r>
            <w:r w:rsidR="00026CC1" w:rsidRPr="00A23408">
              <w:t>,</w:t>
            </w:r>
            <w:r>
              <w:t>90</w:t>
            </w:r>
          </w:p>
        </w:tc>
        <w:tc>
          <w:tcPr>
            <w:tcW w:w="1275" w:type="dxa"/>
            <w:vMerge w:val="restart"/>
            <w:vAlign w:val="center"/>
          </w:tcPr>
          <w:p w:rsidR="00862DFF" w:rsidRDefault="00862DFF" w:rsidP="002B69EE">
            <w:pPr>
              <w:jc w:val="center"/>
            </w:pPr>
            <w:r>
              <w:t>-</w:t>
            </w:r>
          </w:p>
        </w:tc>
      </w:tr>
      <w:tr w:rsidR="00862DFF" w:rsidTr="000D59D7">
        <w:tc>
          <w:tcPr>
            <w:tcW w:w="567" w:type="dxa"/>
            <w:vMerge/>
          </w:tcPr>
          <w:p w:rsidR="00862DFF" w:rsidRDefault="00862DFF"/>
        </w:tc>
        <w:tc>
          <w:tcPr>
            <w:tcW w:w="1985" w:type="dxa"/>
            <w:vMerge/>
          </w:tcPr>
          <w:p w:rsidR="00862DFF" w:rsidRDefault="00862DFF" w:rsidP="00C217A3"/>
        </w:tc>
        <w:tc>
          <w:tcPr>
            <w:tcW w:w="2362" w:type="dxa"/>
            <w:vMerge/>
          </w:tcPr>
          <w:p w:rsidR="00862DFF" w:rsidRDefault="00862DFF" w:rsidP="004905EE"/>
        </w:tc>
        <w:tc>
          <w:tcPr>
            <w:tcW w:w="1276" w:type="dxa"/>
            <w:vAlign w:val="center"/>
          </w:tcPr>
          <w:p w:rsidR="00862DFF" w:rsidRPr="00AF2BC3" w:rsidRDefault="00862DFF" w:rsidP="000D59D7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vAlign w:val="center"/>
          </w:tcPr>
          <w:p w:rsidR="00862DFF" w:rsidRDefault="00E35DC4" w:rsidP="000D59D7">
            <w:pPr>
              <w:jc w:val="center"/>
            </w:pPr>
            <w:r>
              <w:t xml:space="preserve">общая </w:t>
            </w:r>
            <w:r w:rsidR="00862DFF">
              <w:t>долевая</w:t>
            </w:r>
          </w:p>
          <w:p w:rsidR="00862DFF" w:rsidRDefault="00862DFF" w:rsidP="000D59D7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862DFF" w:rsidRDefault="00862DFF" w:rsidP="000D59D7">
            <w:pPr>
              <w:jc w:val="center"/>
            </w:pPr>
            <w:r>
              <w:t>64,5</w:t>
            </w:r>
          </w:p>
        </w:tc>
        <w:tc>
          <w:tcPr>
            <w:tcW w:w="933" w:type="dxa"/>
            <w:vAlign w:val="center"/>
          </w:tcPr>
          <w:p w:rsidR="00862DFF" w:rsidRDefault="00862DFF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862DFF" w:rsidRDefault="00862DFF" w:rsidP="0039758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862DFF" w:rsidRDefault="00862DFF" w:rsidP="0039758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862DFF" w:rsidRDefault="00862DFF" w:rsidP="00397584">
            <w:pPr>
              <w:jc w:val="center"/>
            </w:pPr>
            <w:r>
              <w:t>-</w:t>
            </w:r>
          </w:p>
        </w:tc>
        <w:tc>
          <w:tcPr>
            <w:tcW w:w="1617" w:type="dxa"/>
            <w:vMerge/>
            <w:vAlign w:val="center"/>
          </w:tcPr>
          <w:p w:rsidR="00862DFF" w:rsidRDefault="00862DFF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862DFF" w:rsidRDefault="00862DFF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862DFF" w:rsidRDefault="00862DFF" w:rsidP="002B69EE">
            <w:pPr>
              <w:jc w:val="center"/>
            </w:pP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/>
        </w:tc>
        <w:tc>
          <w:tcPr>
            <w:tcW w:w="1985" w:type="dxa"/>
            <w:vMerge/>
          </w:tcPr>
          <w:p w:rsidR="002F74B3" w:rsidRDefault="002F74B3" w:rsidP="00C217A3"/>
        </w:tc>
        <w:tc>
          <w:tcPr>
            <w:tcW w:w="2362" w:type="dxa"/>
            <w:vMerge/>
          </w:tcPr>
          <w:p w:rsidR="002F74B3" w:rsidRDefault="002F74B3" w:rsidP="004905EE"/>
        </w:tc>
        <w:tc>
          <w:tcPr>
            <w:tcW w:w="1276" w:type="dxa"/>
            <w:vAlign w:val="center"/>
          </w:tcPr>
          <w:p w:rsidR="002F74B3" w:rsidRDefault="002F74B3" w:rsidP="00053B76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2F74B3" w:rsidRDefault="002F74B3" w:rsidP="00053B76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F74B3" w:rsidRDefault="002F74B3" w:rsidP="002F74B3">
            <w:pPr>
              <w:jc w:val="center"/>
            </w:pPr>
            <w:r>
              <w:t>21,6</w:t>
            </w:r>
          </w:p>
        </w:tc>
        <w:tc>
          <w:tcPr>
            <w:tcW w:w="933" w:type="dxa"/>
            <w:vAlign w:val="center"/>
          </w:tcPr>
          <w:p w:rsidR="002F74B3" w:rsidRPr="000F5E30" w:rsidRDefault="002F74B3" w:rsidP="00053B76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710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933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/>
        </w:tc>
        <w:tc>
          <w:tcPr>
            <w:tcW w:w="1985" w:type="dxa"/>
            <w:vMerge/>
          </w:tcPr>
          <w:p w:rsidR="002F74B3" w:rsidRDefault="002F74B3" w:rsidP="00C217A3"/>
        </w:tc>
        <w:tc>
          <w:tcPr>
            <w:tcW w:w="2362" w:type="dxa"/>
            <w:vMerge/>
          </w:tcPr>
          <w:p w:rsidR="002F74B3" w:rsidRDefault="002F74B3" w:rsidP="004905EE"/>
        </w:tc>
        <w:tc>
          <w:tcPr>
            <w:tcW w:w="1276" w:type="dxa"/>
            <w:vAlign w:val="center"/>
          </w:tcPr>
          <w:p w:rsidR="002F74B3" w:rsidRDefault="002F74B3" w:rsidP="00053B76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2F74B3" w:rsidRDefault="002F74B3" w:rsidP="00053B76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F74B3" w:rsidRDefault="002F74B3" w:rsidP="002F74B3">
            <w:pPr>
              <w:jc w:val="center"/>
            </w:pPr>
            <w:r>
              <w:t>23,1</w:t>
            </w:r>
          </w:p>
        </w:tc>
        <w:tc>
          <w:tcPr>
            <w:tcW w:w="933" w:type="dxa"/>
            <w:vAlign w:val="center"/>
          </w:tcPr>
          <w:p w:rsidR="002F74B3" w:rsidRPr="000F5E30" w:rsidRDefault="002F74B3" w:rsidP="00053B76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710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933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/>
        </w:tc>
        <w:tc>
          <w:tcPr>
            <w:tcW w:w="1985" w:type="dxa"/>
            <w:vMerge/>
          </w:tcPr>
          <w:p w:rsidR="002F74B3" w:rsidRDefault="002F74B3" w:rsidP="00C217A3"/>
        </w:tc>
        <w:tc>
          <w:tcPr>
            <w:tcW w:w="2362" w:type="dxa"/>
            <w:vMerge/>
          </w:tcPr>
          <w:p w:rsidR="002F74B3" w:rsidRDefault="002F74B3" w:rsidP="004905EE"/>
        </w:tc>
        <w:tc>
          <w:tcPr>
            <w:tcW w:w="1276" w:type="dxa"/>
            <w:vAlign w:val="center"/>
          </w:tcPr>
          <w:p w:rsidR="002F74B3" w:rsidRDefault="002F74B3" w:rsidP="00053B76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2F74B3" w:rsidRDefault="002F74B3" w:rsidP="00053B76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F74B3" w:rsidRDefault="002F74B3" w:rsidP="002F74B3">
            <w:pPr>
              <w:jc w:val="center"/>
            </w:pPr>
            <w:r>
              <w:t>49,2</w:t>
            </w:r>
          </w:p>
        </w:tc>
        <w:tc>
          <w:tcPr>
            <w:tcW w:w="933" w:type="dxa"/>
            <w:vAlign w:val="center"/>
          </w:tcPr>
          <w:p w:rsidR="002F74B3" w:rsidRPr="000F5E30" w:rsidRDefault="002F74B3" w:rsidP="00053B76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710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933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/>
        </w:tc>
        <w:tc>
          <w:tcPr>
            <w:tcW w:w="1985" w:type="dxa"/>
            <w:vMerge/>
          </w:tcPr>
          <w:p w:rsidR="002F74B3" w:rsidRDefault="002F74B3" w:rsidP="00C217A3"/>
        </w:tc>
        <w:tc>
          <w:tcPr>
            <w:tcW w:w="2362" w:type="dxa"/>
            <w:vMerge/>
          </w:tcPr>
          <w:p w:rsidR="002F74B3" w:rsidRDefault="002F74B3" w:rsidP="004905EE"/>
        </w:tc>
        <w:tc>
          <w:tcPr>
            <w:tcW w:w="1276" w:type="dxa"/>
            <w:vAlign w:val="center"/>
          </w:tcPr>
          <w:p w:rsidR="002F74B3" w:rsidRDefault="002F74B3" w:rsidP="00053B76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2F74B3" w:rsidRDefault="002F74B3" w:rsidP="00053B76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F74B3" w:rsidRDefault="002F74B3" w:rsidP="002F74B3">
            <w:pPr>
              <w:jc w:val="center"/>
            </w:pPr>
            <w:r>
              <w:t>44,8</w:t>
            </w:r>
          </w:p>
        </w:tc>
        <w:tc>
          <w:tcPr>
            <w:tcW w:w="933" w:type="dxa"/>
            <w:vAlign w:val="center"/>
          </w:tcPr>
          <w:p w:rsidR="002F74B3" w:rsidRPr="000F5E30" w:rsidRDefault="002F74B3" w:rsidP="00053B76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710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933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/>
        </w:tc>
        <w:tc>
          <w:tcPr>
            <w:tcW w:w="1985" w:type="dxa"/>
            <w:vMerge/>
          </w:tcPr>
          <w:p w:rsidR="002F74B3" w:rsidRDefault="002F74B3" w:rsidP="00C217A3"/>
        </w:tc>
        <w:tc>
          <w:tcPr>
            <w:tcW w:w="2362" w:type="dxa"/>
            <w:vMerge/>
          </w:tcPr>
          <w:p w:rsidR="002F74B3" w:rsidRDefault="002F74B3" w:rsidP="004905EE"/>
        </w:tc>
        <w:tc>
          <w:tcPr>
            <w:tcW w:w="1276" w:type="dxa"/>
            <w:vAlign w:val="center"/>
          </w:tcPr>
          <w:p w:rsidR="002F74B3" w:rsidRDefault="002F74B3" w:rsidP="00053B76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2F74B3" w:rsidRDefault="002F74B3" w:rsidP="00053B76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F74B3" w:rsidRDefault="002F74B3" w:rsidP="002F74B3">
            <w:pPr>
              <w:jc w:val="center"/>
            </w:pPr>
            <w:r>
              <w:t>28,9</w:t>
            </w:r>
          </w:p>
        </w:tc>
        <w:tc>
          <w:tcPr>
            <w:tcW w:w="933" w:type="dxa"/>
            <w:vAlign w:val="center"/>
          </w:tcPr>
          <w:p w:rsidR="002F74B3" w:rsidRPr="000F5E30" w:rsidRDefault="002F74B3" w:rsidP="00053B76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710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933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/>
        </w:tc>
        <w:tc>
          <w:tcPr>
            <w:tcW w:w="1985" w:type="dxa"/>
            <w:vMerge/>
          </w:tcPr>
          <w:p w:rsidR="002F74B3" w:rsidRDefault="002F74B3" w:rsidP="00C217A3"/>
        </w:tc>
        <w:tc>
          <w:tcPr>
            <w:tcW w:w="2362" w:type="dxa"/>
            <w:vMerge/>
          </w:tcPr>
          <w:p w:rsidR="002F74B3" w:rsidRDefault="002F74B3" w:rsidP="004905EE"/>
        </w:tc>
        <w:tc>
          <w:tcPr>
            <w:tcW w:w="1276" w:type="dxa"/>
            <w:vAlign w:val="center"/>
          </w:tcPr>
          <w:p w:rsidR="002F74B3" w:rsidRDefault="002F74B3" w:rsidP="00053B76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2F74B3" w:rsidRDefault="002F74B3" w:rsidP="00053B76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F74B3" w:rsidRDefault="002F74B3" w:rsidP="002F74B3">
            <w:pPr>
              <w:jc w:val="center"/>
            </w:pPr>
            <w:r>
              <w:t>30,3</w:t>
            </w:r>
          </w:p>
        </w:tc>
        <w:tc>
          <w:tcPr>
            <w:tcW w:w="933" w:type="dxa"/>
            <w:vAlign w:val="center"/>
          </w:tcPr>
          <w:p w:rsidR="002F74B3" w:rsidRPr="000F5E30" w:rsidRDefault="002F74B3" w:rsidP="00053B76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710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933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/>
        </w:tc>
        <w:tc>
          <w:tcPr>
            <w:tcW w:w="1985" w:type="dxa"/>
            <w:vMerge/>
          </w:tcPr>
          <w:p w:rsidR="002F74B3" w:rsidRDefault="002F74B3" w:rsidP="00C217A3"/>
        </w:tc>
        <w:tc>
          <w:tcPr>
            <w:tcW w:w="2362" w:type="dxa"/>
            <w:vMerge/>
          </w:tcPr>
          <w:p w:rsidR="002F74B3" w:rsidRDefault="002F74B3" w:rsidP="004905EE"/>
        </w:tc>
        <w:tc>
          <w:tcPr>
            <w:tcW w:w="1276" w:type="dxa"/>
            <w:vAlign w:val="center"/>
          </w:tcPr>
          <w:p w:rsidR="002F74B3" w:rsidRDefault="002F74B3" w:rsidP="00053B76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2F74B3" w:rsidRDefault="002F74B3" w:rsidP="00053B76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F74B3" w:rsidRDefault="002F74B3" w:rsidP="002F74B3">
            <w:pPr>
              <w:jc w:val="center"/>
            </w:pPr>
            <w:r>
              <w:t>34,0</w:t>
            </w:r>
          </w:p>
        </w:tc>
        <w:tc>
          <w:tcPr>
            <w:tcW w:w="933" w:type="dxa"/>
            <w:vAlign w:val="center"/>
          </w:tcPr>
          <w:p w:rsidR="002F74B3" w:rsidRPr="000F5E30" w:rsidRDefault="002F74B3" w:rsidP="00053B76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710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933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/>
        </w:tc>
        <w:tc>
          <w:tcPr>
            <w:tcW w:w="1985" w:type="dxa"/>
            <w:vMerge/>
          </w:tcPr>
          <w:p w:rsidR="002F74B3" w:rsidRDefault="002F74B3" w:rsidP="00C217A3"/>
        </w:tc>
        <w:tc>
          <w:tcPr>
            <w:tcW w:w="2362" w:type="dxa"/>
            <w:vMerge/>
          </w:tcPr>
          <w:p w:rsidR="002F74B3" w:rsidRDefault="002F74B3" w:rsidP="004905EE"/>
        </w:tc>
        <w:tc>
          <w:tcPr>
            <w:tcW w:w="1276" w:type="dxa"/>
            <w:vAlign w:val="center"/>
          </w:tcPr>
          <w:p w:rsidR="002F74B3" w:rsidRDefault="002F74B3" w:rsidP="00053B76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2F74B3" w:rsidRDefault="002F74B3" w:rsidP="00053B76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F74B3" w:rsidRDefault="002F74B3" w:rsidP="002F74B3">
            <w:pPr>
              <w:jc w:val="center"/>
            </w:pPr>
            <w:r>
              <w:t>29,1</w:t>
            </w:r>
          </w:p>
        </w:tc>
        <w:tc>
          <w:tcPr>
            <w:tcW w:w="933" w:type="dxa"/>
            <w:vAlign w:val="center"/>
          </w:tcPr>
          <w:p w:rsidR="002F74B3" w:rsidRPr="000F5E30" w:rsidRDefault="002F74B3" w:rsidP="00053B76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710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933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/>
        </w:tc>
        <w:tc>
          <w:tcPr>
            <w:tcW w:w="1985" w:type="dxa"/>
            <w:vMerge/>
          </w:tcPr>
          <w:p w:rsidR="002F74B3" w:rsidRDefault="002F74B3" w:rsidP="00C217A3"/>
        </w:tc>
        <w:tc>
          <w:tcPr>
            <w:tcW w:w="2362" w:type="dxa"/>
            <w:vMerge/>
          </w:tcPr>
          <w:p w:rsidR="002F74B3" w:rsidRDefault="002F74B3" w:rsidP="004905EE"/>
        </w:tc>
        <w:tc>
          <w:tcPr>
            <w:tcW w:w="1276" w:type="dxa"/>
            <w:vAlign w:val="center"/>
          </w:tcPr>
          <w:p w:rsidR="002F74B3" w:rsidRDefault="002F74B3" w:rsidP="00053B76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2F74B3" w:rsidRDefault="002F74B3" w:rsidP="00053B76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F74B3" w:rsidRDefault="002F74B3" w:rsidP="002F74B3">
            <w:pPr>
              <w:jc w:val="center"/>
            </w:pPr>
            <w:r>
              <w:t>34,3</w:t>
            </w:r>
          </w:p>
        </w:tc>
        <w:tc>
          <w:tcPr>
            <w:tcW w:w="933" w:type="dxa"/>
            <w:vAlign w:val="center"/>
          </w:tcPr>
          <w:p w:rsidR="002F74B3" w:rsidRPr="000F5E30" w:rsidRDefault="002F74B3" w:rsidP="00053B76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710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933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/>
        </w:tc>
        <w:tc>
          <w:tcPr>
            <w:tcW w:w="1985" w:type="dxa"/>
            <w:vMerge/>
          </w:tcPr>
          <w:p w:rsidR="002F74B3" w:rsidRDefault="002F74B3" w:rsidP="00C217A3"/>
        </w:tc>
        <w:tc>
          <w:tcPr>
            <w:tcW w:w="2362" w:type="dxa"/>
            <w:vMerge/>
          </w:tcPr>
          <w:p w:rsidR="002F74B3" w:rsidRDefault="002F74B3" w:rsidP="004905EE"/>
        </w:tc>
        <w:tc>
          <w:tcPr>
            <w:tcW w:w="1276" w:type="dxa"/>
            <w:vAlign w:val="center"/>
          </w:tcPr>
          <w:p w:rsidR="002F74B3" w:rsidRDefault="002F74B3" w:rsidP="00053B76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2F74B3" w:rsidRDefault="002F74B3" w:rsidP="00053B76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F74B3" w:rsidRDefault="002F74B3" w:rsidP="002F74B3">
            <w:pPr>
              <w:jc w:val="center"/>
            </w:pPr>
            <w:r>
              <w:t>24,0</w:t>
            </w:r>
          </w:p>
        </w:tc>
        <w:tc>
          <w:tcPr>
            <w:tcW w:w="933" w:type="dxa"/>
            <w:vAlign w:val="center"/>
          </w:tcPr>
          <w:p w:rsidR="002F74B3" w:rsidRPr="000F5E30" w:rsidRDefault="002F74B3" w:rsidP="00053B76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710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933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/>
        </w:tc>
        <w:tc>
          <w:tcPr>
            <w:tcW w:w="1985" w:type="dxa"/>
            <w:vMerge/>
          </w:tcPr>
          <w:p w:rsidR="002F74B3" w:rsidRDefault="002F74B3" w:rsidP="00C217A3"/>
        </w:tc>
        <w:tc>
          <w:tcPr>
            <w:tcW w:w="2362" w:type="dxa"/>
            <w:vMerge/>
          </w:tcPr>
          <w:p w:rsidR="002F74B3" w:rsidRDefault="002F74B3" w:rsidP="004905EE"/>
        </w:tc>
        <w:tc>
          <w:tcPr>
            <w:tcW w:w="1276" w:type="dxa"/>
            <w:vAlign w:val="center"/>
          </w:tcPr>
          <w:p w:rsidR="002F74B3" w:rsidRDefault="002F74B3" w:rsidP="000D59D7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2F74B3" w:rsidRDefault="002F74B3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F74B3" w:rsidRDefault="002F74B3" w:rsidP="002F74B3">
            <w:pPr>
              <w:jc w:val="center"/>
            </w:pPr>
            <w:r>
              <w:t>21,0</w:t>
            </w:r>
          </w:p>
        </w:tc>
        <w:tc>
          <w:tcPr>
            <w:tcW w:w="933" w:type="dxa"/>
            <w:vAlign w:val="center"/>
          </w:tcPr>
          <w:p w:rsidR="002F74B3" w:rsidRPr="000F5E30" w:rsidRDefault="002F74B3" w:rsidP="000D59D7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710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933" w:type="dxa"/>
            <w:vAlign w:val="center"/>
          </w:tcPr>
          <w:p w:rsidR="002F74B3" w:rsidRDefault="002F74B3" w:rsidP="00397584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</w:tr>
      <w:tr w:rsidR="002F74B3" w:rsidTr="000D59D7">
        <w:tc>
          <w:tcPr>
            <w:tcW w:w="567" w:type="dxa"/>
            <w:vMerge w:val="restart"/>
          </w:tcPr>
          <w:p w:rsidR="002F74B3" w:rsidRDefault="002F74B3" w:rsidP="0081407A">
            <w:pPr>
              <w:jc w:val="right"/>
            </w:pPr>
            <w:r>
              <w:t>2</w:t>
            </w:r>
          </w:p>
        </w:tc>
        <w:tc>
          <w:tcPr>
            <w:tcW w:w="1985" w:type="dxa"/>
          </w:tcPr>
          <w:p w:rsidR="002F74B3" w:rsidRDefault="002F74B3" w:rsidP="00FF0B1A">
            <w:r>
              <w:t>Васильев Сергей Александрович</w:t>
            </w:r>
          </w:p>
        </w:tc>
        <w:tc>
          <w:tcPr>
            <w:tcW w:w="2362" w:type="dxa"/>
          </w:tcPr>
          <w:p w:rsidR="002F74B3" w:rsidRDefault="002F74B3" w:rsidP="00FF0B1A">
            <w:r>
              <w:t>Заместитель директора Департамента финансов</w:t>
            </w:r>
          </w:p>
        </w:tc>
        <w:tc>
          <w:tcPr>
            <w:tcW w:w="1276" w:type="dxa"/>
            <w:vAlign w:val="center"/>
          </w:tcPr>
          <w:p w:rsidR="002F74B3" w:rsidRDefault="002F74B3" w:rsidP="00FF0B1A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2F74B3" w:rsidRDefault="002F74B3" w:rsidP="00FF0B1A">
            <w:pPr>
              <w:jc w:val="center"/>
            </w:pPr>
            <w:r>
              <w:t>общая долевая</w:t>
            </w:r>
          </w:p>
          <w:p w:rsidR="002F74B3" w:rsidRDefault="002F74B3" w:rsidP="00FF0B1A">
            <w:pPr>
              <w:jc w:val="center"/>
            </w:pPr>
            <w:r>
              <w:t>(1/4)</w:t>
            </w:r>
          </w:p>
        </w:tc>
        <w:tc>
          <w:tcPr>
            <w:tcW w:w="776" w:type="dxa"/>
            <w:vAlign w:val="center"/>
          </w:tcPr>
          <w:p w:rsidR="002F74B3" w:rsidRDefault="002F74B3" w:rsidP="00FF0B1A">
            <w:pPr>
              <w:jc w:val="center"/>
            </w:pPr>
            <w:r>
              <w:t>65,0</w:t>
            </w:r>
          </w:p>
        </w:tc>
        <w:tc>
          <w:tcPr>
            <w:tcW w:w="933" w:type="dxa"/>
            <w:vAlign w:val="center"/>
          </w:tcPr>
          <w:p w:rsidR="002F74B3" w:rsidRDefault="002F74B3" w:rsidP="00FF0B1A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2F74B3" w:rsidRDefault="002F74B3" w:rsidP="00FF0B1A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2F74B3" w:rsidRDefault="002F74B3" w:rsidP="00FF0B1A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Default="002F74B3" w:rsidP="00FF0B1A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2F74B3" w:rsidRDefault="002F74B3" w:rsidP="00FF0B1A">
            <w:pPr>
              <w:jc w:val="center"/>
            </w:pPr>
            <w:r>
              <w:t>Автомобиль «КИА РИО 3»</w:t>
            </w:r>
          </w:p>
        </w:tc>
        <w:tc>
          <w:tcPr>
            <w:tcW w:w="1418" w:type="dxa"/>
            <w:vAlign w:val="center"/>
          </w:tcPr>
          <w:p w:rsidR="002F74B3" w:rsidRDefault="00053B76" w:rsidP="00053B76">
            <w:pPr>
              <w:jc w:val="center"/>
            </w:pPr>
            <w:r>
              <w:t>866940</w:t>
            </w:r>
            <w:r w:rsidR="002F74B3" w:rsidRPr="00F42BDB">
              <w:t>,</w:t>
            </w:r>
            <w:r>
              <w:t>74</w:t>
            </w:r>
          </w:p>
        </w:tc>
        <w:tc>
          <w:tcPr>
            <w:tcW w:w="1275" w:type="dxa"/>
            <w:vAlign w:val="center"/>
          </w:tcPr>
          <w:p w:rsidR="002F74B3" w:rsidRDefault="002F74B3" w:rsidP="00FF0B1A">
            <w:pPr>
              <w:jc w:val="center"/>
            </w:pPr>
            <w:r>
              <w:t>-</w:t>
            </w: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 w:rsidP="0081407A">
            <w:pPr>
              <w:jc w:val="right"/>
            </w:pPr>
          </w:p>
        </w:tc>
        <w:tc>
          <w:tcPr>
            <w:tcW w:w="1985" w:type="dxa"/>
          </w:tcPr>
          <w:p w:rsidR="002F74B3" w:rsidRDefault="002F74B3" w:rsidP="00FF0B1A">
            <w:r>
              <w:t>супруга</w:t>
            </w:r>
          </w:p>
        </w:tc>
        <w:tc>
          <w:tcPr>
            <w:tcW w:w="2362" w:type="dxa"/>
          </w:tcPr>
          <w:p w:rsidR="002F74B3" w:rsidRDefault="002F74B3" w:rsidP="00FF0B1A"/>
        </w:tc>
        <w:tc>
          <w:tcPr>
            <w:tcW w:w="1276" w:type="dxa"/>
            <w:vAlign w:val="center"/>
          </w:tcPr>
          <w:p w:rsidR="002F74B3" w:rsidRDefault="002F74B3" w:rsidP="00FF0B1A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2F74B3" w:rsidRDefault="002F74B3" w:rsidP="00FF0B1A">
            <w:pPr>
              <w:jc w:val="center"/>
            </w:pPr>
            <w:r>
              <w:t>общая долевая</w:t>
            </w:r>
          </w:p>
          <w:p w:rsidR="002F74B3" w:rsidRDefault="002F74B3" w:rsidP="00FF0B1A">
            <w:pPr>
              <w:jc w:val="center"/>
            </w:pPr>
            <w:r>
              <w:t>(1/4)</w:t>
            </w:r>
          </w:p>
        </w:tc>
        <w:tc>
          <w:tcPr>
            <w:tcW w:w="776" w:type="dxa"/>
            <w:vAlign w:val="center"/>
          </w:tcPr>
          <w:p w:rsidR="002F74B3" w:rsidRDefault="002F74B3" w:rsidP="00FF0B1A">
            <w:pPr>
              <w:jc w:val="center"/>
            </w:pPr>
            <w:r>
              <w:t>65,0</w:t>
            </w:r>
          </w:p>
        </w:tc>
        <w:tc>
          <w:tcPr>
            <w:tcW w:w="933" w:type="dxa"/>
            <w:vAlign w:val="center"/>
          </w:tcPr>
          <w:p w:rsidR="002F74B3" w:rsidRDefault="002F74B3" w:rsidP="00FF0B1A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2F74B3" w:rsidRDefault="002F74B3" w:rsidP="00FF0B1A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2F74B3" w:rsidRDefault="002F74B3" w:rsidP="00FF0B1A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Default="002F74B3" w:rsidP="00FF0B1A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2F74B3" w:rsidRDefault="002F74B3" w:rsidP="00FF0B1A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2F74B3" w:rsidRDefault="002F74B3" w:rsidP="00053B76">
            <w:pPr>
              <w:jc w:val="center"/>
            </w:pPr>
            <w:r w:rsidRPr="00F42BDB">
              <w:t>9</w:t>
            </w:r>
            <w:r w:rsidR="00053B76">
              <w:t>67008</w:t>
            </w:r>
            <w:r w:rsidRPr="00F42BDB">
              <w:t>,</w:t>
            </w:r>
            <w:r w:rsidR="00053B76">
              <w:t>62</w:t>
            </w:r>
          </w:p>
        </w:tc>
        <w:tc>
          <w:tcPr>
            <w:tcW w:w="1275" w:type="dxa"/>
            <w:vAlign w:val="center"/>
          </w:tcPr>
          <w:p w:rsidR="002F74B3" w:rsidRDefault="002F74B3" w:rsidP="00FF0B1A">
            <w:pPr>
              <w:jc w:val="center"/>
            </w:pPr>
            <w:r>
              <w:t>-</w:t>
            </w: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 w:rsidP="0081407A">
            <w:pPr>
              <w:jc w:val="right"/>
            </w:pPr>
          </w:p>
        </w:tc>
        <w:tc>
          <w:tcPr>
            <w:tcW w:w="1985" w:type="dxa"/>
          </w:tcPr>
          <w:p w:rsidR="002F74B3" w:rsidRDefault="002F74B3" w:rsidP="00FF0B1A">
            <w:r>
              <w:t>несовершеннолетний ребенок</w:t>
            </w:r>
          </w:p>
        </w:tc>
        <w:tc>
          <w:tcPr>
            <w:tcW w:w="2362" w:type="dxa"/>
          </w:tcPr>
          <w:p w:rsidR="002F74B3" w:rsidRDefault="002F74B3" w:rsidP="00FF0B1A"/>
        </w:tc>
        <w:tc>
          <w:tcPr>
            <w:tcW w:w="1276" w:type="dxa"/>
            <w:vAlign w:val="center"/>
          </w:tcPr>
          <w:p w:rsidR="002F74B3" w:rsidRDefault="002F74B3" w:rsidP="00FF0B1A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2F74B3" w:rsidRDefault="002F74B3" w:rsidP="00FF0B1A">
            <w:pPr>
              <w:jc w:val="center"/>
            </w:pPr>
            <w:r>
              <w:t>общая долевая</w:t>
            </w:r>
          </w:p>
          <w:p w:rsidR="002F74B3" w:rsidRDefault="002F74B3" w:rsidP="00FF0B1A">
            <w:pPr>
              <w:jc w:val="center"/>
            </w:pPr>
            <w:r>
              <w:t>(1/4)</w:t>
            </w:r>
          </w:p>
        </w:tc>
        <w:tc>
          <w:tcPr>
            <w:tcW w:w="776" w:type="dxa"/>
            <w:vAlign w:val="center"/>
          </w:tcPr>
          <w:p w:rsidR="002F74B3" w:rsidRDefault="002F74B3" w:rsidP="00FF0B1A">
            <w:pPr>
              <w:jc w:val="center"/>
            </w:pPr>
            <w:r>
              <w:t>65,0</w:t>
            </w:r>
          </w:p>
        </w:tc>
        <w:tc>
          <w:tcPr>
            <w:tcW w:w="933" w:type="dxa"/>
            <w:vAlign w:val="center"/>
          </w:tcPr>
          <w:p w:rsidR="002F74B3" w:rsidRDefault="002F74B3" w:rsidP="00FF0B1A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2F74B3" w:rsidRDefault="002F74B3" w:rsidP="00FF0B1A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2F74B3" w:rsidRDefault="002F74B3" w:rsidP="00FF0B1A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Default="002F74B3" w:rsidP="00FF0B1A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2F74B3" w:rsidRDefault="002F74B3" w:rsidP="00FF0B1A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2F74B3" w:rsidRDefault="002F74B3" w:rsidP="00FF0B1A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2F74B3" w:rsidRDefault="002F74B3" w:rsidP="00FF0B1A">
            <w:pPr>
              <w:jc w:val="center"/>
            </w:pPr>
            <w:r>
              <w:t>-</w:t>
            </w:r>
          </w:p>
        </w:tc>
      </w:tr>
      <w:tr w:rsidR="002F74B3" w:rsidTr="000D59D7">
        <w:tc>
          <w:tcPr>
            <w:tcW w:w="567" w:type="dxa"/>
          </w:tcPr>
          <w:p w:rsidR="002F74B3" w:rsidRDefault="002F74B3" w:rsidP="0081407A">
            <w:pPr>
              <w:jc w:val="right"/>
            </w:pPr>
            <w:r>
              <w:t>3</w:t>
            </w:r>
          </w:p>
        </w:tc>
        <w:tc>
          <w:tcPr>
            <w:tcW w:w="1985" w:type="dxa"/>
          </w:tcPr>
          <w:p w:rsidR="002F74B3" w:rsidRDefault="002F74B3" w:rsidP="00C217A3">
            <w:r>
              <w:t>Зубкова</w:t>
            </w:r>
          </w:p>
          <w:p w:rsidR="002F74B3" w:rsidRDefault="002F74B3" w:rsidP="00C217A3">
            <w:r>
              <w:t>Юлия</w:t>
            </w:r>
          </w:p>
          <w:p w:rsidR="002F74B3" w:rsidRDefault="002F74B3" w:rsidP="00C217A3">
            <w:r>
              <w:t>Васильевна</w:t>
            </w:r>
          </w:p>
        </w:tc>
        <w:tc>
          <w:tcPr>
            <w:tcW w:w="2362" w:type="dxa"/>
          </w:tcPr>
          <w:p w:rsidR="002F74B3" w:rsidRDefault="002F74B3" w:rsidP="004905EE">
            <w:r>
              <w:t>Начальник отдела планирования и анализа доходов</w:t>
            </w:r>
          </w:p>
        </w:tc>
        <w:tc>
          <w:tcPr>
            <w:tcW w:w="1276" w:type="dxa"/>
            <w:vAlign w:val="center"/>
          </w:tcPr>
          <w:p w:rsidR="002F74B3" w:rsidRDefault="002F74B3" w:rsidP="000D59D7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2F74B3" w:rsidRDefault="002F74B3" w:rsidP="00163355">
            <w:pPr>
              <w:jc w:val="center"/>
            </w:pPr>
          </w:p>
        </w:tc>
        <w:tc>
          <w:tcPr>
            <w:tcW w:w="776" w:type="dxa"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933" w:type="dxa"/>
            <w:vAlign w:val="center"/>
          </w:tcPr>
          <w:p w:rsidR="002F74B3" w:rsidRPr="000F5E30" w:rsidRDefault="002F74B3" w:rsidP="000D59D7">
            <w:pPr>
              <w:jc w:val="center"/>
            </w:pPr>
          </w:p>
        </w:tc>
        <w:tc>
          <w:tcPr>
            <w:tcW w:w="1268" w:type="dxa"/>
            <w:vAlign w:val="center"/>
          </w:tcPr>
          <w:p w:rsidR="002F74B3" w:rsidRDefault="002F74B3" w:rsidP="0072383B">
            <w:pPr>
              <w:jc w:val="center"/>
            </w:pPr>
            <w:r>
              <w:t>квартира</w:t>
            </w:r>
          </w:p>
        </w:tc>
        <w:tc>
          <w:tcPr>
            <w:tcW w:w="710" w:type="dxa"/>
            <w:vAlign w:val="center"/>
          </w:tcPr>
          <w:p w:rsidR="002F74B3" w:rsidRDefault="002F74B3" w:rsidP="0072383B">
            <w:pPr>
              <w:jc w:val="center"/>
            </w:pPr>
            <w:r>
              <w:t>31,5</w:t>
            </w:r>
          </w:p>
        </w:tc>
        <w:tc>
          <w:tcPr>
            <w:tcW w:w="933" w:type="dxa"/>
            <w:vAlign w:val="center"/>
          </w:tcPr>
          <w:p w:rsidR="002F74B3" w:rsidRDefault="002F74B3" w:rsidP="0072383B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Align w:val="center"/>
          </w:tcPr>
          <w:p w:rsidR="002F74B3" w:rsidRDefault="002F74B3" w:rsidP="002B69EE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2F74B3" w:rsidRDefault="00053B76" w:rsidP="00053B76">
            <w:pPr>
              <w:jc w:val="center"/>
            </w:pPr>
            <w:r>
              <w:t>664581</w:t>
            </w:r>
            <w:r w:rsidR="002F74B3" w:rsidRPr="00062617">
              <w:t>,</w:t>
            </w:r>
            <w:r>
              <w:t>00</w:t>
            </w:r>
          </w:p>
        </w:tc>
        <w:tc>
          <w:tcPr>
            <w:tcW w:w="1275" w:type="dxa"/>
            <w:vAlign w:val="center"/>
          </w:tcPr>
          <w:p w:rsidR="002F74B3" w:rsidRDefault="002F74B3" w:rsidP="00E663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2F74B3" w:rsidRDefault="002F74B3" w:rsidP="00E6638B">
            <w:pPr>
              <w:jc w:val="center"/>
              <w:rPr>
                <w:sz w:val="20"/>
                <w:szCs w:val="20"/>
              </w:rPr>
            </w:pPr>
          </w:p>
        </w:tc>
      </w:tr>
      <w:tr w:rsidR="002F74B3" w:rsidTr="000D59D7">
        <w:tc>
          <w:tcPr>
            <w:tcW w:w="567" w:type="dxa"/>
            <w:vMerge w:val="restart"/>
          </w:tcPr>
          <w:p w:rsidR="002F74B3" w:rsidRDefault="002F74B3" w:rsidP="0081407A">
            <w:pPr>
              <w:jc w:val="right"/>
            </w:pPr>
            <w:r>
              <w:t>4</w:t>
            </w:r>
          </w:p>
        </w:tc>
        <w:tc>
          <w:tcPr>
            <w:tcW w:w="1985" w:type="dxa"/>
            <w:vMerge w:val="restart"/>
          </w:tcPr>
          <w:p w:rsidR="002F74B3" w:rsidRDefault="002F74B3" w:rsidP="00C217A3">
            <w:r>
              <w:t>Петранова</w:t>
            </w:r>
          </w:p>
          <w:p w:rsidR="002F74B3" w:rsidRDefault="002F74B3" w:rsidP="00C217A3">
            <w:r>
              <w:t>Валентина</w:t>
            </w:r>
          </w:p>
          <w:p w:rsidR="002F74B3" w:rsidRDefault="002F74B3" w:rsidP="00C217A3">
            <w:r>
              <w:t>Анатольевна</w:t>
            </w:r>
          </w:p>
        </w:tc>
        <w:tc>
          <w:tcPr>
            <w:tcW w:w="2362" w:type="dxa"/>
            <w:vMerge w:val="restart"/>
          </w:tcPr>
          <w:p w:rsidR="002F74B3" w:rsidRDefault="002F74B3" w:rsidP="004905EE">
            <w:r>
              <w:t>Заместитель начальника отдела планирования и анализа доходов</w:t>
            </w:r>
          </w:p>
        </w:tc>
        <w:tc>
          <w:tcPr>
            <w:tcW w:w="1276" w:type="dxa"/>
            <w:vAlign w:val="center"/>
          </w:tcPr>
          <w:p w:rsidR="002F74B3" w:rsidRDefault="002F74B3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2F74B3" w:rsidRDefault="002F74B3" w:rsidP="00163355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F74B3" w:rsidRDefault="002F74B3" w:rsidP="000D59D7">
            <w:pPr>
              <w:jc w:val="center"/>
            </w:pPr>
            <w:r>
              <w:t>56,3</w:t>
            </w:r>
          </w:p>
        </w:tc>
        <w:tc>
          <w:tcPr>
            <w:tcW w:w="933" w:type="dxa"/>
            <w:vAlign w:val="center"/>
          </w:tcPr>
          <w:p w:rsidR="002F74B3" w:rsidRDefault="002F74B3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 w:val="restart"/>
            <w:vAlign w:val="center"/>
          </w:tcPr>
          <w:p w:rsidR="002F74B3" w:rsidRDefault="002F74B3" w:rsidP="0072383B">
            <w:pPr>
              <w:jc w:val="center"/>
            </w:pPr>
            <w:r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2F74B3" w:rsidRDefault="002F74B3" w:rsidP="0072383B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2F74B3" w:rsidRDefault="002F74B3" w:rsidP="0072383B">
            <w:pPr>
              <w:jc w:val="center"/>
            </w:pPr>
            <w:r>
              <w:t>-</w:t>
            </w:r>
          </w:p>
        </w:tc>
        <w:tc>
          <w:tcPr>
            <w:tcW w:w="1617" w:type="dxa"/>
            <w:vMerge w:val="restart"/>
            <w:vAlign w:val="center"/>
          </w:tcPr>
          <w:p w:rsidR="002F74B3" w:rsidRDefault="002F74B3" w:rsidP="002B69EE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Merge w:val="restart"/>
            <w:vAlign w:val="center"/>
          </w:tcPr>
          <w:p w:rsidR="002F74B3" w:rsidRDefault="00053B76" w:rsidP="006B0B6F">
            <w:pPr>
              <w:jc w:val="center"/>
            </w:pPr>
            <w:r>
              <w:t>3427804,20</w:t>
            </w:r>
          </w:p>
        </w:tc>
        <w:tc>
          <w:tcPr>
            <w:tcW w:w="1275" w:type="dxa"/>
            <w:vMerge w:val="restart"/>
            <w:vAlign w:val="center"/>
          </w:tcPr>
          <w:p w:rsidR="002F74B3" w:rsidRPr="00A64F29" w:rsidRDefault="002F74B3" w:rsidP="00E663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/>
        </w:tc>
        <w:tc>
          <w:tcPr>
            <w:tcW w:w="1985" w:type="dxa"/>
            <w:vMerge/>
          </w:tcPr>
          <w:p w:rsidR="002F74B3" w:rsidRDefault="002F74B3" w:rsidP="00C217A3"/>
        </w:tc>
        <w:tc>
          <w:tcPr>
            <w:tcW w:w="2362" w:type="dxa"/>
            <w:vMerge/>
          </w:tcPr>
          <w:p w:rsidR="002F74B3" w:rsidRDefault="002F74B3" w:rsidP="004905EE"/>
        </w:tc>
        <w:tc>
          <w:tcPr>
            <w:tcW w:w="1276" w:type="dxa"/>
            <w:vAlign w:val="center"/>
          </w:tcPr>
          <w:p w:rsidR="002F74B3" w:rsidRDefault="002F74B3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2F74B3" w:rsidRDefault="002F74B3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F74B3" w:rsidRDefault="002E26D0" w:rsidP="002E26D0">
            <w:pPr>
              <w:jc w:val="center"/>
            </w:pPr>
            <w:r>
              <w:t>40</w:t>
            </w:r>
            <w:r w:rsidR="002F74B3">
              <w:t>,</w:t>
            </w:r>
            <w:r>
              <w:t>3</w:t>
            </w:r>
          </w:p>
        </w:tc>
        <w:tc>
          <w:tcPr>
            <w:tcW w:w="933" w:type="dxa"/>
            <w:vAlign w:val="center"/>
          </w:tcPr>
          <w:p w:rsidR="002F74B3" w:rsidRDefault="002F74B3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2F74B3" w:rsidRDefault="002F74B3" w:rsidP="0016335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2F74B3" w:rsidRPr="000F5E30" w:rsidRDefault="002F74B3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F74B3" w:rsidRPr="00163355" w:rsidRDefault="002F74B3" w:rsidP="008E7021">
            <w:pPr>
              <w:rPr>
                <w:highlight w:val="yellow"/>
              </w:rPr>
            </w:pP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/>
        </w:tc>
        <w:tc>
          <w:tcPr>
            <w:tcW w:w="1985" w:type="dxa"/>
            <w:vMerge/>
          </w:tcPr>
          <w:p w:rsidR="002F74B3" w:rsidRDefault="002F74B3" w:rsidP="00C217A3"/>
        </w:tc>
        <w:tc>
          <w:tcPr>
            <w:tcW w:w="2362" w:type="dxa"/>
            <w:vMerge/>
          </w:tcPr>
          <w:p w:rsidR="002F74B3" w:rsidRDefault="002F74B3" w:rsidP="004905EE"/>
        </w:tc>
        <w:tc>
          <w:tcPr>
            <w:tcW w:w="1276" w:type="dxa"/>
            <w:vAlign w:val="center"/>
          </w:tcPr>
          <w:p w:rsidR="002F74B3" w:rsidRDefault="002F74B3" w:rsidP="000D59D7">
            <w:pPr>
              <w:jc w:val="center"/>
            </w:pPr>
            <w:r>
              <w:t xml:space="preserve">земельный участок </w:t>
            </w:r>
            <w:r>
              <w:lastRenderedPageBreak/>
              <w:t>под гаражом</w:t>
            </w:r>
          </w:p>
        </w:tc>
        <w:tc>
          <w:tcPr>
            <w:tcW w:w="1134" w:type="dxa"/>
            <w:vAlign w:val="center"/>
          </w:tcPr>
          <w:p w:rsidR="002F74B3" w:rsidRDefault="002F74B3" w:rsidP="000D59D7">
            <w:pPr>
              <w:jc w:val="center"/>
            </w:pPr>
            <w:r>
              <w:lastRenderedPageBreak/>
              <w:t>индивидуальная</w:t>
            </w:r>
          </w:p>
        </w:tc>
        <w:tc>
          <w:tcPr>
            <w:tcW w:w="776" w:type="dxa"/>
            <w:vAlign w:val="center"/>
          </w:tcPr>
          <w:p w:rsidR="002F74B3" w:rsidRDefault="002F74B3" w:rsidP="0072383B">
            <w:pPr>
              <w:jc w:val="center"/>
            </w:pPr>
            <w:r>
              <w:t>37,0</w:t>
            </w:r>
          </w:p>
        </w:tc>
        <w:tc>
          <w:tcPr>
            <w:tcW w:w="933" w:type="dxa"/>
            <w:vAlign w:val="center"/>
          </w:tcPr>
          <w:p w:rsidR="002F74B3" w:rsidRPr="000F5E30" w:rsidRDefault="002F74B3" w:rsidP="0072383B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2F74B3" w:rsidRPr="00AF2BC3" w:rsidRDefault="002F74B3" w:rsidP="0016335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F74B3" w:rsidRPr="00163355" w:rsidRDefault="002F74B3" w:rsidP="002B69EE">
            <w:pPr>
              <w:jc w:val="center"/>
              <w:rPr>
                <w:highlight w:val="yellow"/>
              </w:rPr>
            </w:pP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/>
        </w:tc>
        <w:tc>
          <w:tcPr>
            <w:tcW w:w="1985" w:type="dxa"/>
            <w:vMerge/>
          </w:tcPr>
          <w:p w:rsidR="002F74B3" w:rsidRDefault="002F74B3" w:rsidP="00C217A3"/>
        </w:tc>
        <w:tc>
          <w:tcPr>
            <w:tcW w:w="2362" w:type="dxa"/>
            <w:vMerge/>
          </w:tcPr>
          <w:p w:rsidR="002F74B3" w:rsidRDefault="002F74B3" w:rsidP="004905EE"/>
        </w:tc>
        <w:tc>
          <w:tcPr>
            <w:tcW w:w="1276" w:type="dxa"/>
            <w:vAlign w:val="center"/>
          </w:tcPr>
          <w:p w:rsidR="002F74B3" w:rsidRDefault="002F74B3" w:rsidP="000D59D7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2F74B3" w:rsidRDefault="002F74B3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F74B3" w:rsidRDefault="002F74B3" w:rsidP="0072383B">
            <w:pPr>
              <w:jc w:val="center"/>
            </w:pPr>
            <w:r>
              <w:t>28,9</w:t>
            </w:r>
          </w:p>
        </w:tc>
        <w:tc>
          <w:tcPr>
            <w:tcW w:w="933" w:type="dxa"/>
            <w:vAlign w:val="center"/>
          </w:tcPr>
          <w:p w:rsidR="002F74B3" w:rsidRPr="000F5E30" w:rsidRDefault="002F74B3" w:rsidP="0072383B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2F74B3" w:rsidRPr="00AF2BC3" w:rsidRDefault="002F74B3" w:rsidP="0016335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F74B3" w:rsidRPr="00163355" w:rsidRDefault="002F74B3" w:rsidP="002B69EE">
            <w:pPr>
              <w:jc w:val="center"/>
              <w:rPr>
                <w:highlight w:val="yellow"/>
              </w:rPr>
            </w:pP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/>
        </w:tc>
        <w:tc>
          <w:tcPr>
            <w:tcW w:w="1985" w:type="dxa"/>
            <w:vMerge w:val="restart"/>
          </w:tcPr>
          <w:p w:rsidR="002F74B3" w:rsidRDefault="002F74B3" w:rsidP="00C217A3">
            <w:r>
              <w:t>супруг</w:t>
            </w:r>
          </w:p>
        </w:tc>
        <w:tc>
          <w:tcPr>
            <w:tcW w:w="2362" w:type="dxa"/>
            <w:vMerge w:val="restart"/>
          </w:tcPr>
          <w:p w:rsidR="002F74B3" w:rsidRDefault="002F74B3" w:rsidP="004905EE"/>
        </w:tc>
        <w:tc>
          <w:tcPr>
            <w:tcW w:w="1276" w:type="dxa"/>
            <w:vAlign w:val="center"/>
          </w:tcPr>
          <w:p w:rsidR="002F74B3" w:rsidRDefault="002F74B3" w:rsidP="000D59D7">
            <w:pPr>
              <w:jc w:val="center"/>
            </w:pPr>
            <w:r>
              <w:t>земельный дачный участок</w:t>
            </w:r>
          </w:p>
        </w:tc>
        <w:tc>
          <w:tcPr>
            <w:tcW w:w="1134" w:type="dxa"/>
            <w:vAlign w:val="center"/>
          </w:tcPr>
          <w:p w:rsidR="002F74B3" w:rsidRDefault="002F74B3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F74B3" w:rsidRDefault="002F74B3" w:rsidP="0072383B">
            <w:pPr>
              <w:jc w:val="center"/>
            </w:pPr>
            <w:r>
              <w:t>900</w:t>
            </w:r>
          </w:p>
        </w:tc>
        <w:tc>
          <w:tcPr>
            <w:tcW w:w="933" w:type="dxa"/>
            <w:vAlign w:val="center"/>
          </w:tcPr>
          <w:p w:rsidR="002F74B3" w:rsidRDefault="002F74B3" w:rsidP="0072383B">
            <w:pPr>
              <w:jc w:val="center"/>
            </w:pPr>
            <w:r>
              <w:t>Россия</w:t>
            </w:r>
          </w:p>
          <w:p w:rsidR="002F74B3" w:rsidRDefault="002F74B3" w:rsidP="0072383B">
            <w:pPr>
              <w:jc w:val="center"/>
            </w:pPr>
          </w:p>
        </w:tc>
        <w:tc>
          <w:tcPr>
            <w:tcW w:w="1268" w:type="dxa"/>
            <w:vMerge w:val="restart"/>
            <w:vAlign w:val="center"/>
          </w:tcPr>
          <w:p w:rsidR="002F74B3" w:rsidRDefault="002F74B3" w:rsidP="00E35DC4">
            <w:pPr>
              <w:jc w:val="center"/>
            </w:pPr>
            <w:r>
              <w:t>-</w:t>
            </w:r>
          </w:p>
        </w:tc>
        <w:tc>
          <w:tcPr>
            <w:tcW w:w="710" w:type="dxa"/>
            <w:vMerge w:val="restart"/>
            <w:vAlign w:val="center"/>
          </w:tcPr>
          <w:p w:rsidR="002F74B3" w:rsidRDefault="002F74B3" w:rsidP="00E35DC4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2F74B3" w:rsidRDefault="002F74B3" w:rsidP="00E35DC4">
            <w:pPr>
              <w:jc w:val="center"/>
            </w:pPr>
            <w:r>
              <w:t>-</w:t>
            </w:r>
          </w:p>
        </w:tc>
        <w:tc>
          <w:tcPr>
            <w:tcW w:w="1617" w:type="dxa"/>
            <w:vMerge w:val="restart"/>
            <w:vAlign w:val="center"/>
          </w:tcPr>
          <w:p w:rsidR="002F74B3" w:rsidRPr="00506A15" w:rsidRDefault="002F74B3" w:rsidP="002B69EE">
            <w:pPr>
              <w:jc w:val="center"/>
              <w:rPr>
                <w:lang w:val="en-US"/>
              </w:rPr>
            </w:pPr>
            <w:r>
              <w:t xml:space="preserve">Автомобиль РЕНО </w:t>
            </w:r>
            <w:r>
              <w:rPr>
                <w:lang w:val="en-US"/>
              </w:rPr>
              <w:t>DUSTER</w:t>
            </w:r>
          </w:p>
          <w:p w:rsidR="002F74B3" w:rsidRPr="00506A15" w:rsidRDefault="002F74B3" w:rsidP="00E6638B">
            <w:pPr>
              <w:rPr>
                <w:lang w:val="en-US"/>
              </w:rPr>
            </w:pPr>
            <w: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:rsidR="002F74B3" w:rsidRDefault="002D55FB" w:rsidP="002D55FB">
            <w:pPr>
              <w:jc w:val="center"/>
            </w:pPr>
            <w:r>
              <w:t>574439</w:t>
            </w:r>
            <w:r w:rsidR="002F74B3" w:rsidRPr="00F42BDB">
              <w:t>,</w:t>
            </w:r>
            <w:r>
              <w:t>5</w:t>
            </w:r>
            <w:r w:rsidR="002F74B3" w:rsidRPr="00F42BDB">
              <w:t>5</w:t>
            </w:r>
          </w:p>
        </w:tc>
        <w:tc>
          <w:tcPr>
            <w:tcW w:w="1275" w:type="dxa"/>
            <w:vMerge w:val="restart"/>
            <w:vAlign w:val="center"/>
          </w:tcPr>
          <w:p w:rsidR="002F74B3" w:rsidRPr="00163355" w:rsidRDefault="002F74B3" w:rsidP="002B69EE">
            <w:pPr>
              <w:jc w:val="center"/>
              <w:rPr>
                <w:highlight w:val="yellow"/>
              </w:rPr>
            </w:pPr>
            <w:r w:rsidRPr="00A534E5">
              <w:t>-</w:t>
            </w: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/>
        </w:tc>
        <w:tc>
          <w:tcPr>
            <w:tcW w:w="1985" w:type="dxa"/>
            <w:vMerge/>
          </w:tcPr>
          <w:p w:rsidR="002F74B3" w:rsidRDefault="002F74B3" w:rsidP="00C217A3"/>
        </w:tc>
        <w:tc>
          <w:tcPr>
            <w:tcW w:w="2362" w:type="dxa"/>
            <w:vMerge/>
          </w:tcPr>
          <w:p w:rsidR="002F74B3" w:rsidRDefault="002F74B3" w:rsidP="004905EE"/>
        </w:tc>
        <w:tc>
          <w:tcPr>
            <w:tcW w:w="1276" w:type="dxa"/>
            <w:vAlign w:val="center"/>
          </w:tcPr>
          <w:p w:rsidR="002F74B3" w:rsidRDefault="002F74B3" w:rsidP="00E35DC4">
            <w:pPr>
              <w:jc w:val="center"/>
            </w:pPr>
            <w:r>
              <w:t>дача</w:t>
            </w:r>
          </w:p>
        </w:tc>
        <w:tc>
          <w:tcPr>
            <w:tcW w:w="1134" w:type="dxa"/>
            <w:vAlign w:val="center"/>
          </w:tcPr>
          <w:p w:rsidR="002F74B3" w:rsidRDefault="002F74B3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F74B3" w:rsidRDefault="002F74B3" w:rsidP="0072383B">
            <w:pPr>
              <w:jc w:val="center"/>
            </w:pPr>
            <w:r>
              <w:t>66,7</w:t>
            </w:r>
          </w:p>
        </w:tc>
        <w:tc>
          <w:tcPr>
            <w:tcW w:w="933" w:type="dxa"/>
            <w:vAlign w:val="center"/>
          </w:tcPr>
          <w:p w:rsidR="002F74B3" w:rsidRDefault="002F74B3" w:rsidP="0072383B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2F74B3" w:rsidRDefault="002F74B3" w:rsidP="00163355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2F74B3" w:rsidRPr="000F5E30" w:rsidRDefault="002F74B3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2F74B3" w:rsidRPr="00506A15" w:rsidRDefault="002F74B3" w:rsidP="00E6638B"/>
        </w:tc>
        <w:tc>
          <w:tcPr>
            <w:tcW w:w="1418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F74B3" w:rsidRPr="00163355" w:rsidRDefault="002F74B3" w:rsidP="002B69EE">
            <w:pPr>
              <w:jc w:val="center"/>
              <w:rPr>
                <w:highlight w:val="yellow"/>
              </w:rPr>
            </w:pP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/>
        </w:tc>
        <w:tc>
          <w:tcPr>
            <w:tcW w:w="1985" w:type="dxa"/>
            <w:vMerge/>
          </w:tcPr>
          <w:p w:rsidR="002F74B3" w:rsidRDefault="002F74B3" w:rsidP="00C217A3"/>
        </w:tc>
        <w:tc>
          <w:tcPr>
            <w:tcW w:w="2362" w:type="dxa"/>
            <w:vMerge/>
          </w:tcPr>
          <w:p w:rsidR="002F74B3" w:rsidRDefault="002F74B3" w:rsidP="004905EE"/>
        </w:tc>
        <w:tc>
          <w:tcPr>
            <w:tcW w:w="1276" w:type="dxa"/>
            <w:vAlign w:val="center"/>
          </w:tcPr>
          <w:p w:rsidR="002F74B3" w:rsidRDefault="002F74B3" w:rsidP="0072383B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2F74B3" w:rsidRDefault="002F74B3" w:rsidP="0072383B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F74B3" w:rsidRDefault="002F74B3" w:rsidP="0072383B">
            <w:pPr>
              <w:jc w:val="center"/>
            </w:pPr>
            <w:r>
              <w:t>22,5</w:t>
            </w:r>
          </w:p>
        </w:tc>
        <w:tc>
          <w:tcPr>
            <w:tcW w:w="933" w:type="dxa"/>
            <w:vAlign w:val="center"/>
          </w:tcPr>
          <w:p w:rsidR="002F74B3" w:rsidRPr="000F5E30" w:rsidRDefault="002F74B3" w:rsidP="0072383B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2F74B3" w:rsidRPr="00AF2BC3" w:rsidRDefault="002F74B3" w:rsidP="000D59D7">
            <w:pPr>
              <w:jc w:val="center"/>
            </w:pPr>
            <w:r>
              <w:t>земельный участок под гаражом</w:t>
            </w:r>
          </w:p>
        </w:tc>
        <w:tc>
          <w:tcPr>
            <w:tcW w:w="710" w:type="dxa"/>
            <w:vAlign w:val="center"/>
          </w:tcPr>
          <w:p w:rsidR="002F74B3" w:rsidRDefault="002F74B3" w:rsidP="007C1FB3">
            <w:pPr>
              <w:jc w:val="center"/>
            </w:pPr>
          </w:p>
          <w:p w:rsidR="002F74B3" w:rsidRDefault="002F74B3" w:rsidP="007C1FB3">
            <w:pPr>
              <w:jc w:val="center"/>
            </w:pPr>
            <w:r>
              <w:t>22,5</w:t>
            </w:r>
          </w:p>
          <w:p w:rsidR="002F74B3" w:rsidRDefault="002F74B3" w:rsidP="007C1FB3">
            <w:pPr>
              <w:jc w:val="center"/>
            </w:pPr>
          </w:p>
        </w:tc>
        <w:tc>
          <w:tcPr>
            <w:tcW w:w="933" w:type="dxa"/>
            <w:vAlign w:val="center"/>
          </w:tcPr>
          <w:p w:rsidR="002F74B3" w:rsidRDefault="002F74B3" w:rsidP="007C1FB3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F74B3" w:rsidRDefault="002F74B3" w:rsidP="002B69EE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F74B3" w:rsidRPr="00163355" w:rsidRDefault="002F74B3" w:rsidP="002B69EE">
            <w:pPr>
              <w:jc w:val="center"/>
              <w:rPr>
                <w:highlight w:val="yellow"/>
              </w:rPr>
            </w:pPr>
          </w:p>
        </w:tc>
      </w:tr>
      <w:tr w:rsidR="002F74B3" w:rsidTr="000D59D7">
        <w:tc>
          <w:tcPr>
            <w:tcW w:w="567" w:type="dxa"/>
            <w:vMerge w:val="restart"/>
          </w:tcPr>
          <w:p w:rsidR="002F74B3" w:rsidRDefault="002F74B3" w:rsidP="0081407A">
            <w:pPr>
              <w:jc w:val="right"/>
            </w:pPr>
            <w:r>
              <w:t>5</w:t>
            </w:r>
          </w:p>
        </w:tc>
        <w:tc>
          <w:tcPr>
            <w:tcW w:w="1985" w:type="dxa"/>
          </w:tcPr>
          <w:p w:rsidR="002F74B3" w:rsidRDefault="002F74B3" w:rsidP="000D59D7">
            <w:r>
              <w:t>Грунина Наталья Владимировна</w:t>
            </w:r>
          </w:p>
        </w:tc>
        <w:tc>
          <w:tcPr>
            <w:tcW w:w="2362" w:type="dxa"/>
          </w:tcPr>
          <w:p w:rsidR="002F74B3" w:rsidRDefault="002F74B3" w:rsidP="000D0902">
            <w:r>
              <w:t>Начальник бюджетного отдела</w:t>
            </w:r>
          </w:p>
        </w:tc>
        <w:tc>
          <w:tcPr>
            <w:tcW w:w="1276" w:type="dxa"/>
            <w:vAlign w:val="center"/>
          </w:tcPr>
          <w:p w:rsidR="002F74B3" w:rsidRDefault="002F74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2F74B3" w:rsidRPr="00AF2BC3" w:rsidRDefault="002F74B3" w:rsidP="003B39DB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2F74B3" w:rsidRDefault="002F74B3" w:rsidP="003B39DB">
            <w:pPr>
              <w:jc w:val="center"/>
            </w:pPr>
            <w:r>
              <w:t>42,1</w:t>
            </w:r>
          </w:p>
        </w:tc>
        <w:tc>
          <w:tcPr>
            <w:tcW w:w="933" w:type="dxa"/>
            <w:vAlign w:val="center"/>
          </w:tcPr>
          <w:p w:rsidR="002F74B3" w:rsidRDefault="002F74B3" w:rsidP="003B39DB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2F74B3" w:rsidRDefault="002F74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2F74B3" w:rsidRDefault="002D55FB" w:rsidP="000D59D7">
            <w:pPr>
              <w:jc w:val="center"/>
            </w:pPr>
            <w:r>
              <w:t>917159,44</w:t>
            </w:r>
          </w:p>
        </w:tc>
        <w:tc>
          <w:tcPr>
            <w:tcW w:w="1275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 w:rsidP="0081407A">
            <w:pPr>
              <w:jc w:val="right"/>
            </w:pPr>
          </w:p>
        </w:tc>
        <w:tc>
          <w:tcPr>
            <w:tcW w:w="1985" w:type="dxa"/>
          </w:tcPr>
          <w:p w:rsidR="002F74B3" w:rsidRDefault="002F74B3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2F74B3" w:rsidRDefault="002F74B3" w:rsidP="000D59D7"/>
        </w:tc>
        <w:tc>
          <w:tcPr>
            <w:tcW w:w="1276" w:type="dxa"/>
            <w:vAlign w:val="center"/>
          </w:tcPr>
          <w:p w:rsidR="002F74B3" w:rsidRDefault="002F74B3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2F74B3" w:rsidRDefault="002F74B3" w:rsidP="000D59D7">
            <w:pPr>
              <w:jc w:val="center"/>
            </w:pPr>
            <w:r>
              <w:t>индивидуальная</w:t>
            </w:r>
          </w:p>
          <w:p w:rsidR="002F74B3" w:rsidRDefault="002F74B3" w:rsidP="000D59D7">
            <w:pPr>
              <w:jc w:val="center"/>
            </w:pPr>
          </w:p>
        </w:tc>
        <w:tc>
          <w:tcPr>
            <w:tcW w:w="776" w:type="dxa"/>
            <w:vAlign w:val="center"/>
          </w:tcPr>
          <w:p w:rsidR="002F74B3" w:rsidRDefault="002F74B3" w:rsidP="000D59D7">
            <w:pPr>
              <w:jc w:val="center"/>
            </w:pPr>
            <w:r>
              <w:t>42,1</w:t>
            </w:r>
          </w:p>
        </w:tc>
        <w:tc>
          <w:tcPr>
            <w:tcW w:w="933" w:type="dxa"/>
            <w:vAlign w:val="center"/>
          </w:tcPr>
          <w:p w:rsidR="002F74B3" w:rsidRDefault="002F74B3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2F74B3" w:rsidRDefault="002F74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2F74B3" w:rsidRDefault="002F74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</w:tr>
      <w:tr w:rsidR="002F74B3" w:rsidTr="000D59D7">
        <w:tc>
          <w:tcPr>
            <w:tcW w:w="567" w:type="dxa"/>
            <w:vMerge w:val="restart"/>
          </w:tcPr>
          <w:p w:rsidR="002F74B3" w:rsidRDefault="002F74B3" w:rsidP="0081407A">
            <w:pPr>
              <w:jc w:val="right"/>
            </w:pPr>
            <w:r>
              <w:t>6</w:t>
            </w:r>
          </w:p>
        </w:tc>
        <w:tc>
          <w:tcPr>
            <w:tcW w:w="1985" w:type="dxa"/>
            <w:vMerge w:val="restart"/>
          </w:tcPr>
          <w:p w:rsidR="002F74B3" w:rsidRPr="002D55FB" w:rsidRDefault="002F74B3" w:rsidP="000D59D7">
            <w:pPr>
              <w:rPr>
                <w:highlight w:val="yellow"/>
              </w:rPr>
            </w:pPr>
            <w:r w:rsidRPr="00583118">
              <w:t>Кистина Екатерина Александровна</w:t>
            </w:r>
          </w:p>
        </w:tc>
        <w:tc>
          <w:tcPr>
            <w:tcW w:w="2362" w:type="dxa"/>
            <w:vMerge w:val="restart"/>
          </w:tcPr>
          <w:p w:rsidR="002F74B3" w:rsidRDefault="002F74B3" w:rsidP="000D59D7">
            <w:r>
              <w:t>Заместитель начальника бюджетного отдела</w:t>
            </w:r>
          </w:p>
        </w:tc>
        <w:tc>
          <w:tcPr>
            <w:tcW w:w="1276" w:type="dxa"/>
            <w:vAlign w:val="center"/>
          </w:tcPr>
          <w:p w:rsidR="002F74B3" w:rsidRDefault="002F74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2F74B3" w:rsidRDefault="002F74B3" w:rsidP="000D59D7">
            <w:pPr>
              <w:jc w:val="center"/>
            </w:pPr>
            <w:r>
              <w:t>жилой дом</w:t>
            </w:r>
          </w:p>
        </w:tc>
        <w:tc>
          <w:tcPr>
            <w:tcW w:w="710" w:type="dxa"/>
            <w:vAlign w:val="center"/>
          </w:tcPr>
          <w:p w:rsidR="002F74B3" w:rsidRDefault="002F74B3" w:rsidP="002B1999">
            <w:pPr>
              <w:jc w:val="center"/>
            </w:pPr>
            <w:r>
              <w:t>73,5</w:t>
            </w:r>
          </w:p>
        </w:tc>
        <w:tc>
          <w:tcPr>
            <w:tcW w:w="933" w:type="dxa"/>
            <w:vAlign w:val="center"/>
          </w:tcPr>
          <w:p w:rsidR="002F74B3" w:rsidRDefault="002F74B3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2F74B3" w:rsidRDefault="002F74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2F74B3" w:rsidRDefault="00583118" w:rsidP="000D59D7">
            <w:pPr>
              <w:jc w:val="center"/>
            </w:pPr>
            <w:r>
              <w:t>584807</w:t>
            </w:r>
            <w:r w:rsidR="002F74B3" w:rsidRPr="00062617">
              <w:t>,41</w:t>
            </w:r>
          </w:p>
        </w:tc>
        <w:tc>
          <w:tcPr>
            <w:tcW w:w="1275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/>
        </w:tc>
        <w:tc>
          <w:tcPr>
            <w:tcW w:w="1985" w:type="dxa"/>
            <w:vMerge/>
          </w:tcPr>
          <w:p w:rsidR="002F74B3" w:rsidRPr="002D55FB" w:rsidRDefault="002F74B3" w:rsidP="000D59D7">
            <w:pPr>
              <w:rPr>
                <w:highlight w:val="yellow"/>
              </w:rPr>
            </w:pPr>
          </w:p>
        </w:tc>
        <w:tc>
          <w:tcPr>
            <w:tcW w:w="2362" w:type="dxa"/>
            <w:vMerge/>
          </w:tcPr>
          <w:p w:rsidR="002F74B3" w:rsidRDefault="002F74B3" w:rsidP="000D59D7"/>
        </w:tc>
        <w:tc>
          <w:tcPr>
            <w:tcW w:w="1276" w:type="dxa"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1134" w:type="dxa"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776" w:type="dxa"/>
            <w:vAlign w:val="center"/>
          </w:tcPr>
          <w:p w:rsidR="002F74B3" w:rsidRDefault="002F74B3" w:rsidP="0021635C">
            <w:pPr>
              <w:jc w:val="center"/>
            </w:pPr>
          </w:p>
        </w:tc>
        <w:tc>
          <w:tcPr>
            <w:tcW w:w="933" w:type="dxa"/>
            <w:vAlign w:val="center"/>
          </w:tcPr>
          <w:p w:rsidR="002F74B3" w:rsidRPr="000F5E30" w:rsidRDefault="002F74B3" w:rsidP="000D59D7">
            <w:pPr>
              <w:jc w:val="center"/>
            </w:pPr>
          </w:p>
        </w:tc>
        <w:tc>
          <w:tcPr>
            <w:tcW w:w="1268" w:type="dxa"/>
            <w:vAlign w:val="center"/>
          </w:tcPr>
          <w:p w:rsidR="002F74B3" w:rsidRDefault="002F74B3" w:rsidP="00E35DC4">
            <w:pPr>
              <w:jc w:val="center"/>
            </w:pPr>
            <w:r>
              <w:t>земельный участок для размещения домов индивидуальной жилой застройки</w:t>
            </w:r>
          </w:p>
        </w:tc>
        <w:tc>
          <w:tcPr>
            <w:tcW w:w="710" w:type="dxa"/>
            <w:vAlign w:val="center"/>
          </w:tcPr>
          <w:p w:rsidR="002F74B3" w:rsidRDefault="002F74B3" w:rsidP="00E35DC4">
            <w:pPr>
              <w:jc w:val="center"/>
            </w:pPr>
            <w:r>
              <w:t>1100,0</w:t>
            </w:r>
          </w:p>
        </w:tc>
        <w:tc>
          <w:tcPr>
            <w:tcW w:w="933" w:type="dxa"/>
            <w:vAlign w:val="center"/>
          </w:tcPr>
          <w:p w:rsidR="002F74B3" w:rsidRDefault="002F74B3" w:rsidP="00E35DC4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1418" w:type="dxa"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1275" w:type="dxa"/>
            <w:vAlign w:val="center"/>
          </w:tcPr>
          <w:p w:rsidR="002F74B3" w:rsidRDefault="002F74B3" w:rsidP="000D59D7">
            <w:pPr>
              <w:jc w:val="center"/>
            </w:pP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/>
        </w:tc>
        <w:tc>
          <w:tcPr>
            <w:tcW w:w="1985" w:type="dxa"/>
          </w:tcPr>
          <w:p w:rsidR="002F74B3" w:rsidRPr="002D55FB" w:rsidRDefault="002F74B3" w:rsidP="000D59D7">
            <w:pPr>
              <w:rPr>
                <w:highlight w:val="yellow"/>
              </w:rPr>
            </w:pPr>
            <w:r w:rsidRPr="00583118">
              <w:t>супруг</w:t>
            </w:r>
          </w:p>
        </w:tc>
        <w:tc>
          <w:tcPr>
            <w:tcW w:w="2362" w:type="dxa"/>
          </w:tcPr>
          <w:p w:rsidR="002F74B3" w:rsidRDefault="002F74B3" w:rsidP="000D59D7"/>
        </w:tc>
        <w:tc>
          <w:tcPr>
            <w:tcW w:w="1276" w:type="dxa"/>
            <w:vAlign w:val="center"/>
          </w:tcPr>
          <w:p w:rsidR="002F74B3" w:rsidRDefault="002F74B3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2F74B3" w:rsidRDefault="002F74B3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F74B3" w:rsidRDefault="002F74B3" w:rsidP="0021635C">
            <w:pPr>
              <w:jc w:val="center"/>
            </w:pPr>
            <w:r>
              <w:t>46,3</w:t>
            </w:r>
          </w:p>
        </w:tc>
        <w:tc>
          <w:tcPr>
            <w:tcW w:w="933" w:type="dxa"/>
            <w:vAlign w:val="center"/>
          </w:tcPr>
          <w:p w:rsidR="002F74B3" w:rsidRDefault="002F74B3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2F74B3" w:rsidRPr="0021635C" w:rsidRDefault="002F74B3" w:rsidP="000D59D7">
            <w:pPr>
              <w:jc w:val="center"/>
              <w:rPr>
                <w:lang w:val="en-US"/>
              </w:rPr>
            </w:pPr>
            <w:r>
              <w:t xml:space="preserve">Автомобиль УАЗ </w:t>
            </w:r>
            <w:r>
              <w:rPr>
                <w:lang w:val="en-US"/>
              </w:rPr>
              <w:t>PATRIOT</w:t>
            </w:r>
          </w:p>
        </w:tc>
        <w:tc>
          <w:tcPr>
            <w:tcW w:w="1418" w:type="dxa"/>
            <w:vAlign w:val="center"/>
          </w:tcPr>
          <w:p w:rsidR="002F74B3" w:rsidRDefault="002F74B3" w:rsidP="00583118">
            <w:pPr>
              <w:jc w:val="center"/>
            </w:pPr>
            <w:r w:rsidRPr="00062617">
              <w:t>1</w:t>
            </w:r>
            <w:r w:rsidR="00583118">
              <w:t>63962</w:t>
            </w:r>
            <w:r w:rsidRPr="00062617">
              <w:t>,</w:t>
            </w:r>
            <w:r w:rsidR="00583118">
              <w:t>83</w:t>
            </w:r>
          </w:p>
        </w:tc>
        <w:tc>
          <w:tcPr>
            <w:tcW w:w="1275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/>
        </w:tc>
        <w:tc>
          <w:tcPr>
            <w:tcW w:w="1985" w:type="dxa"/>
          </w:tcPr>
          <w:p w:rsidR="002F74B3" w:rsidRDefault="002F74B3" w:rsidP="000D59D7">
            <w:r>
              <w:t>несовершенноле</w:t>
            </w:r>
            <w:r>
              <w:lastRenderedPageBreak/>
              <w:t>тний ребенок</w:t>
            </w:r>
          </w:p>
        </w:tc>
        <w:tc>
          <w:tcPr>
            <w:tcW w:w="2362" w:type="dxa"/>
          </w:tcPr>
          <w:p w:rsidR="002F74B3" w:rsidRDefault="002F74B3" w:rsidP="000D59D7"/>
        </w:tc>
        <w:tc>
          <w:tcPr>
            <w:tcW w:w="1276" w:type="dxa"/>
            <w:vAlign w:val="center"/>
          </w:tcPr>
          <w:p w:rsidR="002F74B3" w:rsidRDefault="002F74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2F74B3" w:rsidRDefault="002F74B3" w:rsidP="00E35DC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2F74B3" w:rsidRDefault="002F74B3" w:rsidP="00E35DC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Default="002F74B3" w:rsidP="00E35DC4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2F74B3" w:rsidRDefault="002F74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2F74B3" w:rsidRDefault="002F74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/>
        </w:tc>
        <w:tc>
          <w:tcPr>
            <w:tcW w:w="1985" w:type="dxa"/>
          </w:tcPr>
          <w:p w:rsidR="002F74B3" w:rsidRDefault="002F74B3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2F74B3" w:rsidRDefault="002F74B3" w:rsidP="000D59D7"/>
        </w:tc>
        <w:tc>
          <w:tcPr>
            <w:tcW w:w="1276" w:type="dxa"/>
            <w:vAlign w:val="center"/>
          </w:tcPr>
          <w:p w:rsidR="002F74B3" w:rsidRDefault="002F74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2F74B3" w:rsidRDefault="002F74B3" w:rsidP="00E35DC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2F74B3" w:rsidRDefault="002F74B3" w:rsidP="00E35DC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Default="002F74B3" w:rsidP="00E35DC4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2F74B3" w:rsidRDefault="002F74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2F74B3" w:rsidRDefault="002F74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</w:tr>
      <w:tr w:rsidR="002F74B3" w:rsidTr="000D59D7">
        <w:tc>
          <w:tcPr>
            <w:tcW w:w="567" w:type="dxa"/>
            <w:vMerge w:val="restart"/>
          </w:tcPr>
          <w:p w:rsidR="002F74B3" w:rsidRPr="0021635C" w:rsidRDefault="002F74B3" w:rsidP="0081407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985" w:type="dxa"/>
          </w:tcPr>
          <w:p w:rsidR="002F74B3" w:rsidRPr="001370DA" w:rsidRDefault="002F74B3" w:rsidP="000D59D7">
            <w:r w:rsidRPr="001370DA">
              <w:t xml:space="preserve">Ловчикова </w:t>
            </w:r>
          </w:p>
          <w:p w:rsidR="002F74B3" w:rsidRPr="00BB0968" w:rsidRDefault="002F74B3" w:rsidP="000D59D7">
            <w:pPr>
              <w:rPr>
                <w:highlight w:val="yellow"/>
              </w:rPr>
            </w:pPr>
            <w:r w:rsidRPr="001370DA">
              <w:t>Юлия Геннадьевна</w:t>
            </w:r>
          </w:p>
        </w:tc>
        <w:tc>
          <w:tcPr>
            <w:tcW w:w="2362" w:type="dxa"/>
          </w:tcPr>
          <w:p w:rsidR="002F74B3" w:rsidRDefault="002F74B3" w:rsidP="0062759C">
            <w:r>
              <w:t>Заместитель начальника бюджетного отдела</w:t>
            </w:r>
          </w:p>
        </w:tc>
        <w:tc>
          <w:tcPr>
            <w:tcW w:w="1276" w:type="dxa"/>
            <w:vAlign w:val="center"/>
          </w:tcPr>
          <w:p w:rsidR="002F74B3" w:rsidRDefault="002F74B3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2F74B3" w:rsidRDefault="002F74B3" w:rsidP="000D59D7">
            <w:pPr>
              <w:jc w:val="center"/>
            </w:pPr>
            <w:r>
              <w:t>долевая</w:t>
            </w:r>
          </w:p>
          <w:p w:rsidR="002F74B3" w:rsidRDefault="002F74B3" w:rsidP="000D59D7">
            <w:pPr>
              <w:jc w:val="center"/>
            </w:pPr>
            <w:r>
              <w:t>(1/3)</w:t>
            </w:r>
          </w:p>
        </w:tc>
        <w:tc>
          <w:tcPr>
            <w:tcW w:w="776" w:type="dxa"/>
            <w:vAlign w:val="center"/>
          </w:tcPr>
          <w:p w:rsidR="002F74B3" w:rsidRDefault="002F74B3" w:rsidP="000D59D7">
            <w:pPr>
              <w:jc w:val="center"/>
            </w:pPr>
            <w:r>
              <w:t>67,0</w:t>
            </w:r>
          </w:p>
        </w:tc>
        <w:tc>
          <w:tcPr>
            <w:tcW w:w="933" w:type="dxa"/>
            <w:vAlign w:val="center"/>
          </w:tcPr>
          <w:p w:rsidR="002F74B3" w:rsidRDefault="002F74B3" w:rsidP="000D59D7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Align w:val="center"/>
          </w:tcPr>
          <w:p w:rsidR="002F74B3" w:rsidRPr="00AF2BC3" w:rsidRDefault="002F74B3" w:rsidP="00856633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2F74B3" w:rsidRDefault="009078F6" w:rsidP="009078F6">
            <w:pPr>
              <w:jc w:val="center"/>
            </w:pPr>
            <w:r>
              <w:t>7</w:t>
            </w:r>
            <w:r w:rsidR="002F74B3">
              <w:t>0,</w:t>
            </w:r>
            <w:r>
              <w:t>2</w:t>
            </w:r>
          </w:p>
        </w:tc>
        <w:tc>
          <w:tcPr>
            <w:tcW w:w="933" w:type="dxa"/>
            <w:vAlign w:val="center"/>
          </w:tcPr>
          <w:p w:rsidR="002F74B3" w:rsidRDefault="002F74B3" w:rsidP="00856633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Align w:val="center"/>
          </w:tcPr>
          <w:p w:rsidR="002F74B3" w:rsidRDefault="002F74B3" w:rsidP="0062759C">
            <w:pPr>
              <w:jc w:val="center"/>
            </w:pPr>
            <w:r>
              <w:t>Автомобиль</w:t>
            </w:r>
          </w:p>
          <w:p w:rsidR="002F74B3" w:rsidRDefault="002F74B3" w:rsidP="0062759C">
            <w:pPr>
              <w:jc w:val="center"/>
            </w:pPr>
            <w:r>
              <w:t>ХЕНДЭ АКЦЕНТ;</w:t>
            </w:r>
          </w:p>
          <w:p w:rsidR="002F74B3" w:rsidRDefault="002F74B3" w:rsidP="0062759C">
            <w:pPr>
              <w:jc w:val="center"/>
            </w:pPr>
            <w:r>
              <w:t>АвтомобильВАЗ 21150</w:t>
            </w:r>
          </w:p>
        </w:tc>
        <w:tc>
          <w:tcPr>
            <w:tcW w:w="1418" w:type="dxa"/>
            <w:vAlign w:val="center"/>
          </w:tcPr>
          <w:p w:rsidR="002F74B3" w:rsidRPr="00F65F4C" w:rsidRDefault="002D55FB" w:rsidP="000D59D7">
            <w:pPr>
              <w:jc w:val="center"/>
              <w:rPr>
                <w:highlight w:val="yellow"/>
              </w:rPr>
            </w:pPr>
            <w:r>
              <w:t>560758,16</w:t>
            </w:r>
          </w:p>
        </w:tc>
        <w:tc>
          <w:tcPr>
            <w:tcW w:w="1275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 w:rsidP="0081407A">
            <w:pPr>
              <w:jc w:val="right"/>
              <w:rPr>
                <w:lang w:val="en-US"/>
              </w:rPr>
            </w:pPr>
          </w:p>
        </w:tc>
        <w:tc>
          <w:tcPr>
            <w:tcW w:w="1985" w:type="dxa"/>
            <w:vMerge w:val="restart"/>
          </w:tcPr>
          <w:p w:rsidR="002F74B3" w:rsidRDefault="002F74B3" w:rsidP="000D59D7">
            <w:r>
              <w:t>супруг</w:t>
            </w:r>
          </w:p>
        </w:tc>
        <w:tc>
          <w:tcPr>
            <w:tcW w:w="2362" w:type="dxa"/>
            <w:vMerge w:val="restart"/>
          </w:tcPr>
          <w:p w:rsidR="002F74B3" w:rsidRDefault="002F74B3" w:rsidP="000D59D7"/>
        </w:tc>
        <w:tc>
          <w:tcPr>
            <w:tcW w:w="1276" w:type="dxa"/>
            <w:vMerge w:val="restart"/>
            <w:vAlign w:val="center"/>
          </w:tcPr>
          <w:p w:rsidR="002F74B3" w:rsidRDefault="002F74B3" w:rsidP="000D59D7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2F74B3" w:rsidRDefault="002F74B3" w:rsidP="00A5731C">
            <w:pPr>
              <w:jc w:val="center"/>
            </w:pPr>
            <w:r w:rsidRPr="00AF2BC3">
              <w:t>квартира</w:t>
            </w:r>
          </w:p>
          <w:p w:rsidR="002F74B3" w:rsidRDefault="002F74B3" w:rsidP="00A5731C">
            <w:pPr>
              <w:jc w:val="center"/>
            </w:pPr>
          </w:p>
        </w:tc>
        <w:tc>
          <w:tcPr>
            <w:tcW w:w="710" w:type="dxa"/>
            <w:vAlign w:val="center"/>
          </w:tcPr>
          <w:p w:rsidR="002F74B3" w:rsidRPr="002364CF" w:rsidRDefault="002F74B3" w:rsidP="00A5731C">
            <w:pPr>
              <w:jc w:val="center"/>
            </w:pPr>
            <w:r>
              <w:t>67,0</w:t>
            </w:r>
          </w:p>
        </w:tc>
        <w:tc>
          <w:tcPr>
            <w:tcW w:w="933" w:type="dxa"/>
            <w:vAlign w:val="center"/>
          </w:tcPr>
          <w:p w:rsidR="002F74B3" w:rsidRDefault="002F74B3" w:rsidP="00A5731C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Merge w:val="restart"/>
            <w:vAlign w:val="center"/>
          </w:tcPr>
          <w:p w:rsidR="002F74B3" w:rsidRDefault="002F74B3" w:rsidP="000D59D7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Merge w:val="restart"/>
            <w:vAlign w:val="center"/>
          </w:tcPr>
          <w:p w:rsidR="002F74B3" w:rsidRPr="00F65F4C" w:rsidRDefault="009078F6" w:rsidP="009078F6">
            <w:pPr>
              <w:jc w:val="center"/>
              <w:rPr>
                <w:highlight w:val="yellow"/>
              </w:rPr>
            </w:pPr>
            <w:r>
              <w:t>231455</w:t>
            </w:r>
            <w:r w:rsidR="002F74B3" w:rsidRPr="00F42BDB">
              <w:t>,</w:t>
            </w:r>
            <w:r>
              <w:t>14</w:t>
            </w:r>
          </w:p>
        </w:tc>
        <w:tc>
          <w:tcPr>
            <w:tcW w:w="1275" w:type="dxa"/>
            <w:vMerge w:val="restart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 w:rsidP="0081407A">
            <w:pPr>
              <w:jc w:val="right"/>
              <w:rPr>
                <w:lang w:val="en-US"/>
              </w:rPr>
            </w:pPr>
          </w:p>
        </w:tc>
        <w:tc>
          <w:tcPr>
            <w:tcW w:w="1985" w:type="dxa"/>
            <w:vMerge/>
          </w:tcPr>
          <w:p w:rsidR="002F74B3" w:rsidRDefault="002F74B3" w:rsidP="000D59D7"/>
        </w:tc>
        <w:tc>
          <w:tcPr>
            <w:tcW w:w="2362" w:type="dxa"/>
            <w:vMerge/>
          </w:tcPr>
          <w:p w:rsidR="002F74B3" w:rsidRDefault="002F74B3" w:rsidP="000D59D7"/>
        </w:tc>
        <w:tc>
          <w:tcPr>
            <w:tcW w:w="1276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1268" w:type="dxa"/>
            <w:vAlign w:val="center"/>
          </w:tcPr>
          <w:p w:rsidR="002F74B3" w:rsidRDefault="002F74B3" w:rsidP="00E35DC4">
            <w:pPr>
              <w:jc w:val="center"/>
            </w:pPr>
            <w:r w:rsidRPr="00AF2BC3">
              <w:t>квартира</w:t>
            </w:r>
          </w:p>
          <w:p w:rsidR="002F74B3" w:rsidRDefault="002F74B3" w:rsidP="00E35DC4">
            <w:pPr>
              <w:jc w:val="center"/>
            </w:pPr>
          </w:p>
        </w:tc>
        <w:tc>
          <w:tcPr>
            <w:tcW w:w="710" w:type="dxa"/>
            <w:vAlign w:val="center"/>
          </w:tcPr>
          <w:p w:rsidR="002F74B3" w:rsidRPr="002364CF" w:rsidRDefault="009078F6" w:rsidP="009078F6">
            <w:pPr>
              <w:jc w:val="center"/>
            </w:pPr>
            <w:r>
              <w:t>70</w:t>
            </w:r>
            <w:r w:rsidR="002F74B3">
              <w:t>,</w:t>
            </w:r>
            <w:r>
              <w:t>2</w:t>
            </w:r>
          </w:p>
        </w:tc>
        <w:tc>
          <w:tcPr>
            <w:tcW w:w="933" w:type="dxa"/>
            <w:vAlign w:val="center"/>
          </w:tcPr>
          <w:p w:rsidR="002F74B3" w:rsidRDefault="002F74B3" w:rsidP="00E35DC4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F74B3" w:rsidRPr="00F65F4C" w:rsidRDefault="002F74B3" w:rsidP="000D59D7">
            <w:pPr>
              <w:jc w:val="center"/>
              <w:rPr>
                <w:highlight w:val="yellow"/>
              </w:rPr>
            </w:pPr>
          </w:p>
        </w:tc>
        <w:tc>
          <w:tcPr>
            <w:tcW w:w="1275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 w:rsidP="0081407A">
            <w:pPr>
              <w:jc w:val="right"/>
              <w:rPr>
                <w:lang w:val="en-US"/>
              </w:rPr>
            </w:pPr>
          </w:p>
        </w:tc>
        <w:tc>
          <w:tcPr>
            <w:tcW w:w="1985" w:type="dxa"/>
            <w:vMerge w:val="restart"/>
          </w:tcPr>
          <w:p w:rsidR="002F74B3" w:rsidRDefault="002F74B3" w:rsidP="000D59D7">
            <w:r>
              <w:t>несовершеннолетний ребенок</w:t>
            </w:r>
          </w:p>
        </w:tc>
        <w:tc>
          <w:tcPr>
            <w:tcW w:w="2362" w:type="dxa"/>
            <w:vMerge w:val="restart"/>
          </w:tcPr>
          <w:p w:rsidR="002F74B3" w:rsidRDefault="002F74B3" w:rsidP="000D59D7"/>
        </w:tc>
        <w:tc>
          <w:tcPr>
            <w:tcW w:w="1276" w:type="dxa"/>
            <w:vMerge w:val="restart"/>
            <w:vAlign w:val="center"/>
          </w:tcPr>
          <w:p w:rsidR="002F74B3" w:rsidRDefault="002F74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Merge w:val="restart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2F74B3" w:rsidRDefault="002F74B3" w:rsidP="00856633">
            <w:pPr>
              <w:jc w:val="center"/>
            </w:pPr>
            <w:r w:rsidRPr="00AF2BC3">
              <w:t>квартира</w:t>
            </w:r>
          </w:p>
          <w:p w:rsidR="002F74B3" w:rsidRDefault="002F74B3" w:rsidP="00856633">
            <w:pPr>
              <w:jc w:val="center"/>
            </w:pPr>
          </w:p>
        </w:tc>
        <w:tc>
          <w:tcPr>
            <w:tcW w:w="710" w:type="dxa"/>
            <w:vAlign w:val="center"/>
          </w:tcPr>
          <w:p w:rsidR="002F74B3" w:rsidRPr="002364CF" w:rsidRDefault="000D521D" w:rsidP="000D521D">
            <w:pPr>
              <w:jc w:val="center"/>
            </w:pPr>
            <w:r>
              <w:t>7</w:t>
            </w:r>
            <w:r w:rsidR="002F74B3">
              <w:t>0,</w:t>
            </w:r>
            <w:r>
              <w:t>2</w:t>
            </w:r>
          </w:p>
        </w:tc>
        <w:tc>
          <w:tcPr>
            <w:tcW w:w="933" w:type="dxa"/>
            <w:vAlign w:val="center"/>
          </w:tcPr>
          <w:p w:rsidR="002F74B3" w:rsidRDefault="002F74B3" w:rsidP="00856633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Merge w:val="restart"/>
            <w:vAlign w:val="center"/>
          </w:tcPr>
          <w:p w:rsidR="002F74B3" w:rsidRDefault="002F74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Merge w:val="restart"/>
            <w:vAlign w:val="center"/>
          </w:tcPr>
          <w:p w:rsidR="002F74B3" w:rsidRPr="00F65F4C" w:rsidRDefault="002F74B3" w:rsidP="000D59D7">
            <w:pPr>
              <w:jc w:val="center"/>
              <w:rPr>
                <w:highlight w:val="yellow"/>
              </w:rPr>
            </w:pPr>
            <w:r w:rsidRPr="00F42BDB">
              <w:t>не имеет</w:t>
            </w:r>
          </w:p>
        </w:tc>
        <w:tc>
          <w:tcPr>
            <w:tcW w:w="1275" w:type="dxa"/>
            <w:vMerge w:val="restart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 w:rsidP="0081407A">
            <w:pPr>
              <w:jc w:val="right"/>
              <w:rPr>
                <w:lang w:val="en-US"/>
              </w:rPr>
            </w:pPr>
          </w:p>
        </w:tc>
        <w:tc>
          <w:tcPr>
            <w:tcW w:w="1985" w:type="dxa"/>
            <w:vMerge/>
          </w:tcPr>
          <w:p w:rsidR="002F74B3" w:rsidRDefault="002F74B3" w:rsidP="000D59D7"/>
        </w:tc>
        <w:tc>
          <w:tcPr>
            <w:tcW w:w="2362" w:type="dxa"/>
            <w:vMerge/>
          </w:tcPr>
          <w:p w:rsidR="002F74B3" w:rsidRDefault="002F74B3" w:rsidP="000D59D7"/>
        </w:tc>
        <w:tc>
          <w:tcPr>
            <w:tcW w:w="1276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1268" w:type="dxa"/>
            <w:vAlign w:val="center"/>
          </w:tcPr>
          <w:p w:rsidR="002F74B3" w:rsidRDefault="002F74B3" w:rsidP="00A5731C">
            <w:pPr>
              <w:jc w:val="center"/>
            </w:pPr>
            <w:r w:rsidRPr="00AF2BC3">
              <w:t>квартира</w:t>
            </w:r>
          </w:p>
          <w:p w:rsidR="002F74B3" w:rsidRDefault="002F74B3" w:rsidP="00A5731C">
            <w:pPr>
              <w:jc w:val="center"/>
            </w:pPr>
          </w:p>
        </w:tc>
        <w:tc>
          <w:tcPr>
            <w:tcW w:w="710" w:type="dxa"/>
            <w:vAlign w:val="center"/>
          </w:tcPr>
          <w:p w:rsidR="002F74B3" w:rsidRPr="002364CF" w:rsidRDefault="002F74B3" w:rsidP="00A5731C">
            <w:pPr>
              <w:jc w:val="center"/>
            </w:pPr>
            <w:r>
              <w:t>67,0</w:t>
            </w:r>
          </w:p>
        </w:tc>
        <w:tc>
          <w:tcPr>
            <w:tcW w:w="933" w:type="dxa"/>
            <w:vAlign w:val="center"/>
          </w:tcPr>
          <w:p w:rsidR="002F74B3" w:rsidRDefault="002F74B3" w:rsidP="00A5731C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</w:tr>
      <w:tr w:rsidR="002F74B3" w:rsidTr="000D59D7">
        <w:tc>
          <w:tcPr>
            <w:tcW w:w="567" w:type="dxa"/>
            <w:vMerge w:val="restart"/>
          </w:tcPr>
          <w:p w:rsidR="002F74B3" w:rsidRPr="002364CF" w:rsidRDefault="002F74B3" w:rsidP="0081407A">
            <w:pPr>
              <w:jc w:val="right"/>
            </w:pPr>
            <w:r>
              <w:t>8</w:t>
            </w:r>
          </w:p>
        </w:tc>
        <w:tc>
          <w:tcPr>
            <w:tcW w:w="1985" w:type="dxa"/>
            <w:vMerge w:val="restart"/>
          </w:tcPr>
          <w:p w:rsidR="002F74B3" w:rsidRDefault="002F74B3" w:rsidP="000D59D7">
            <w:r w:rsidRPr="000A0B37">
              <w:t>Лесик Марина Петровна</w:t>
            </w:r>
          </w:p>
        </w:tc>
        <w:tc>
          <w:tcPr>
            <w:tcW w:w="2362" w:type="dxa"/>
            <w:vMerge w:val="restart"/>
          </w:tcPr>
          <w:p w:rsidR="002F74B3" w:rsidRDefault="002F74B3" w:rsidP="000D59D7">
            <w:r>
              <w:t>Начальник отдела финансирования городского хозяйства и развития</w:t>
            </w:r>
          </w:p>
        </w:tc>
        <w:tc>
          <w:tcPr>
            <w:tcW w:w="1276" w:type="dxa"/>
            <w:vAlign w:val="center"/>
          </w:tcPr>
          <w:p w:rsidR="002F74B3" w:rsidRDefault="002F74B3" w:rsidP="000D59D7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2F74B3" w:rsidRDefault="002F74B3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F74B3" w:rsidRDefault="002F74B3" w:rsidP="002364CF">
            <w:pPr>
              <w:jc w:val="center"/>
            </w:pPr>
            <w:r>
              <w:t>75,5</w:t>
            </w:r>
          </w:p>
        </w:tc>
        <w:tc>
          <w:tcPr>
            <w:tcW w:w="933" w:type="dxa"/>
            <w:vAlign w:val="center"/>
          </w:tcPr>
          <w:p w:rsidR="002F74B3" w:rsidRDefault="002F74B3" w:rsidP="000D59D7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Merge w:val="restart"/>
            <w:vAlign w:val="center"/>
          </w:tcPr>
          <w:p w:rsidR="002F74B3" w:rsidRDefault="002F74B3" w:rsidP="000D59D7">
            <w:pPr>
              <w:jc w:val="center"/>
            </w:pPr>
            <w:r>
              <w:t>земельный участок под гаражом</w:t>
            </w:r>
          </w:p>
        </w:tc>
        <w:tc>
          <w:tcPr>
            <w:tcW w:w="710" w:type="dxa"/>
            <w:vMerge w:val="restart"/>
            <w:vAlign w:val="center"/>
          </w:tcPr>
          <w:p w:rsidR="002F74B3" w:rsidRDefault="002F74B3" w:rsidP="002364CF">
            <w:pPr>
              <w:jc w:val="center"/>
            </w:pPr>
            <w:r>
              <w:t>20,2</w:t>
            </w:r>
          </w:p>
        </w:tc>
        <w:tc>
          <w:tcPr>
            <w:tcW w:w="933" w:type="dxa"/>
            <w:vMerge w:val="restart"/>
            <w:vAlign w:val="center"/>
          </w:tcPr>
          <w:p w:rsidR="002F74B3" w:rsidRDefault="002F74B3" w:rsidP="000D59D7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Merge w:val="restart"/>
            <w:vAlign w:val="center"/>
          </w:tcPr>
          <w:p w:rsidR="002F74B3" w:rsidRDefault="002F74B3" w:rsidP="000D59D7">
            <w:pPr>
              <w:jc w:val="center"/>
            </w:pPr>
            <w:r>
              <w:t>Автомобиль «Лада Калина 111830»</w:t>
            </w:r>
          </w:p>
        </w:tc>
        <w:tc>
          <w:tcPr>
            <w:tcW w:w="1418" w:type="dxa"/>
            <w:vMerge w:val="restart"/>
            <w:vAlign w:val="center"/>
          </w:tcPr>
          <w:p w:rsidR="002F74B3" w:rsidRDefault="000D521D" w:rsidP="000D521D">
            <w:pPr>
              <w:jc w:val="center"/>
            </w:pPr>
            <w:r>
              <w:t>702610</w:t>
            </w:r>
            <w:r w:rsidR="002F74B3">
              <w:t>,</w:t>
            </w:r>
            <w:r>
              <w:t>10</w:t>
            </w:r>
          </w:p>
        </w:tc>
        <w:tc>
          <w:tcPr>
            <w:tcW w:w="1275" w:type="dxa"/>
            <w:vMerge w:val="restart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 w:rsidP="0081407A">
            <w:pPr>
              <w:jc w:val="right"/>
            </w:pPr>
          </w:p>
        </w:tc>
        <w:tc>
          <w:tcPr>
            <w:tcW w:w="1985" w:type="dxa"/>
            <w:vMerge/>
          </w:tcPr>
          <w:p w:rsidR="002F74B3" w:rsidRDefault="002F74B3" w:rsidP="000D59D7"/>
        </w:tc>
        <w:tc>
          <w:tcPr>
            <w:tcW w:w="2362" w:type="dxa"/>
            <w:vMerge/>
          </w:tcPr>
          <w:p w:rsidR="002F74B3" w:rsidRDefault="002F74B3" w:rsidP="000D59D7"/>
        </w:tc>
        <w:tc>
          <w:tcPr>
            <w:tcW w:w="1276" w:type="dxa"/>
            <w:vAlign w:val="center"/>
          </w:tcPr>
          <w:p w:rsidR="002F74B3" w:rsidRDefault="002F74B3" w:rsidP="000D59D7">
            <w:pPr>
              <w:jc w:val="center"/>
            </w:pPr>
            <w:r>
              <w:t>гараж</w:t>
            </w:r>
          </w:p>
        </w:tc>
        <w:tc>
          <w:tcPr>
            <w:tcW w:w="1134" w:type="dxa"/>
            <w:vAlign w:val="center"/>
          </w:tcPr>
          <w:p w:rsidR="002F74B3" w:rsidRDefault="002F74B3" w:rsidP="000D59D7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F74B3" w:rsidRDefault="002F74B3" w:rsidP="002364CF">
            <w:pPr>
              <w:jc w:val="center"/>
            </w:pPr>
            <w:r>
              <w:t>20,2</w:t>
            </w:r>
          </w:p>
        </w:tc>
        <w:tc>
          <w:tcPr>
            <w:tcW w:w="933" w:type="dxa"/>
            <w:vAlign w:val="center"/>
          </w:tcPr>
          <w:p w:rsidR="002F74B3" w:rsidRPr="000F5E30" w:rsidRDefault="002F74B3" w:rsidP="000D59D7">
            <w:pPr>
              <w:jc w:val="center"/>
            </w:pPr>
            <w:r>
              <w:t>Россия</w:t>
            </w:r>
          </w:p>
        </w:tc>
        <w:tc>
          <w:tcPr>
            <w:tcW w:w="1268" w:type="dxa"/>
            <w:vMerge/>
            <w:vAlign w:val="center"/>
          </w:tcPr>
          <w:p w:rsidR="002F74B3" w:rsidRPr="00AF2BC3" w:rsidRDefault="002F74B3" w:rsidP="000D59D7">
            <w:pPr>
              <w:jc w:val="center"/>
            </w:pPr>
          </w:p>
        </w:tc>
        <w:tc>
          <w:tcPr>
            <w:tcW w:w="710" w:type="dxa"/>
            <w:vMerge/>
            <w:vAlign w:val="center"/>
          </w:tcPr>
          <w:p w:rsidR="002F74B3" w:rsidRPr="002364CF" w:rsidRDefault="002F74B3" w:rsidP="002364CF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2F74B3" w:rsidRPr="000F5E30" w:rsidRDefault="002F74B3" w:rsidP="000D59D7">
            <w:pPr>
              <w:jc w:val="center"/>
            </w:pPr>
          </w:p>
        </w:tc>
        <w:tc>
          <w:tcPr>
            <w:tcW w:w="1617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  <w:tc>
          <w:tcPr>
            <w:tcW w:w="1275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 w:rsidP="0081407A">
            <w:pPr>
              <w:jc w:val="right"/>
            </w:pPr>
          </w:p>
        </w:tc>
        <w:tc>
          <w:tcPr>
            <w:tcW w:w="1985" w:type="dxa"/>
          </w:tcPr>
          <w:p w:rsidR="002F74B3" w:rsidRDefault="002F74B3" w:rsidP="000D59D7">
            <w:r>
              <w:t>несовершеннолетний ребенок</w:t>
            </w:r>
          </w:p>
        </w:tc>
        <w:tc>
          <w:tcPr>
            <w:tcW w:w="2362" w:type="dxa"/>
          </w:tcPr>
          <w:p w:rsidR="002F74B3" w:rsidRDefault="002F74B3" w:rsidP="000D59D7"/>
        </w:tc>
        <w:tc>
          <w:tcPr>
            <w:tcW w:w="1276" w:type="dxa"/>
            <w:vAlign w:val="center"/>
          </w:tcPr>
          <w:p w:rsidR="002F74B3" w:rsidRDefault="002F74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2F74B3" w:rsidRDefault="002F74B3" w:rsidP="00E35DC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2F74B3" w:rsidRDefault="002F74B3" w:rsidP="00E35DC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Default="002F74B3" w:rsidP="00E35DC4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2F74B3" w:rsidRDefault="002F74B3" w:rsidP="000D59D7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2F74B3" w:rsidRDefault="000D521D" w:rsidP="000D521D">
            <w:pPr>
              <w:jc w:val="center"/>
            </w:pPr>
            <w:r>
              <w:t>2640</w:t>
            </w:r>
            <w:r w:rsidR="002F74B3">
              <w:t>,</w:t>
            </w:r>
            <w:r>
              <w:t>39</w:t>
            </w:r>
          </w:p>
        </w:tc>
        <w:tc>
          <w:tcPr>
            <w:tcW w:w="1275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</w:tr>
      <w:tr w:rsidR="002F74B3" w:rsidTr="000D59D7">
        <w:tc>
          <w:tcPr>
            <w:tcW w:w="567" w:type="dxa"/>
            <w:vMerge w:val="restart"/>
          </w:tcPr>
          <w:p w:rsidR="002F74B3" w:rsidRDefault="002F74B3" w:rsidP="0081407A">
            <w:pPr>
              <w:jc w:val="right"/>
            </w:pPr>
            <w:r>
              <w:t>9</w:t>
            </w:r>
          </w:p>
        </w:tc>
        <w:tc>
          <w:tcPr>
            <w:tcW w:w="1985" w:type="dxa"/>
            <w:vMerge w:val="restart"/>
          </w:tcPr>
          <w:p w:rsidR="002F74B3" w:rsidRDefault="002F74B3" w:rsidP="008F60DA">
            <w:r>
              <w:t>Ларская Елена Ивановна</w:t>
            </w:r>
          </w:p>
        </w:tc>
        <w:tc>
          <w:tcPr>
            <w:tcW w:w="2362" w:type="dxa"/>
            <w:vMerge w:val="restart"/>
          </w:tcPr>
          <w:p w:rsidR="002F74B3" w:rsidRDefault="002F74B3" w:rsidP="00A5731C">
            <w:r>
              <w:t>Начальник отдела -главный бухгалтер отдела учета исполнения бюджета -  главная бухгалтерия</w:t>
            </w:r>
          </w:p>
        </w:tc>
        <w:tc>
          <w:tcPr>
            <w:tcW w:w="1276" w:type="dxa"/>
            <w:vMerge w:val="restart"/>
            <w:vAlign w:val="center"/>
          </w:tcPr>
          <w:p w:rsidR="002F74B3" w:rsidRPr="00AF2BC3" w:rsidRDefault="002F74B3" w:rsidP="00A5731C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2F74B3" w:rsidRDefault="002F74B3" w:rsidP="00A5731C">
            <w:pPr>
              <w:jc w:val="center"/>
            </w:pPr>
            <w: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2F74B3" w:rsidRPr="009C2DA6" w:rsidRDefault="002F74B3" w:rsidP="00A573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2F74B3" w:rsidRDefault="002F74B3" w:rsidP="00A5731C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2F74B3" w:rsidRDefault="002F74B3" w:rsidP="00A5731C">
            <w:pPr>
              <w:jc w:val="center"/>
            </w:pPr>
            <w:r w:rsidRPr="00AF2BC3">
              <w:t>квартира</w:t>
            </w:r>
          </w:p>
        </w:tc>
        <w:tc>
          <w:tcPr>
            <w:tcW w:w="710" w:type="dxa"/>
            <w:vAlign w:val="center"/>
          </w:tcPr>
          <w:p w:rsidR="002F74B3" w:rsidRPr="00660F97" w:rsidRDefault="002F74B3" w:rsidP="00A5731C">
            <w:pPr>
              <w:jc w:val="center"/>
            </w:pPr>
            <w:r>
              <w:t>46,0</w:t>
            </w:r>
          </w:p>
        </w:tc>
        <w:tc>
          <w:tcPr>
            <w:tcW w:w="933" w:type="dxa"/>
            <w:vAlign w:val="center"/>
          </w:tcPr>
          <w:p w:rsidR="002F74B3" w:rsidRDefault="002F74B3" w:rsidP="00A5731C">
            <w:pPr>
              <w:jc w:val="center"/>
            </w:pPr>
            <w:r w:rsidRPr="000F5E30">
              <w:t>Россия</w:t>
            </w:r>
          </w:p>
        </w:tc>
        <w:tc>
          <w:tcPr>
            <w:tcW w:w="1617" w:type="dxa"/>
            <w:vMerge w:val="restart"/>
            <w:vAlign w:val="center"/>
          </w:tcPr>
          <w:p w:rsidR="002F74B3" w:rsidRDefault="002F74B3" w:rsidP="008F60DA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:rsidR="002F74B3" w:rsidRPr="00390513" w:rsidRDefault="000D521D" w:rsidP="00390513">
            <w:pPr>
              <w:jc w:val="center"/>
              <w:rPr>
                <w:highlight w:val="yellow"/>
              </w:rPr>
            </w:pPr>
            <w:r>
              <w:t>637333,98</w:t>
            </w:r>
          </w:p>
        </w:tc>
        <w:tc>
          <w:tcPr>
            <w:tcW w:w="1275" w:type="dxa"/>
            <w:vMerge w:val="restart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 w:rsidP="0081407A">
            <w:pPr>
              <w:jc w:val="right"/>
            </w:pPr>
          </w:p>
        </w:tc>
        <w:tc>
          <w:tcPr>
            <w:tcW w:w="1985" w:type="dxa"/>
            <w:vMerge/>
          </w:tcPr>
          <w:p w:rsidR="002F74B3" w:rsidRDefault="002F74B3" w:rsidP="008F60DA"/>
        </w:tc>
        <w:tc>
          <w:tcPr>
            <w:tcW w:w="2362" w:type="dxa"/>
            <w:vMerge/>
          </w:tcPr>
          <w:p w:rsidR="002F74B3" w:rsidRDefault="002F74B3" w:rsidP="00A5731C"/>
        </w:tc>
        <w:tc>
          <w:tcPr>
            <w:tcW w:w="1276" w:type="dxa"/>
            <w:vMerge/>
            <w:vAlign w:val="center"/>
          </w:tcPr>
          <w:p w:rsidR="002F74B3" w:rsidRDefault="002F74B3" w:rsidP="00A5731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2F74B3" w:rsidRDefault="002F74B3" w:rsidP="00A5731C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2F74B3" w:rsidRDefault="002F74B3" w:rsidP="00A573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  <w:vMerge/>
            <w:vAlign w:val="center"/>
          </w:tcPr>
          <w:p w:rsidR="002F74B3" w:rsidRDefault="002F74B3" w:rsidP="00A5731C">
            <w:pPr>
              <w:jc w:val="center"/>
            </w:pPr>
          </w:p>
        </w:tc>
        <w:tc>
          <w:tcPr>
            <w:tcW w:w="1268" w:type="dxa"/>
            <w:vAlign w:val="center"/>
          </w:tcPr>
          <w:p w:rsidR="002F74B3" w:rsidRPr="00AF2BC3" w:rsidRDefault="002F74B3" w:rsidP="00E35DC4">
            <w:pPr>
              <w:jc w:val="center"/>
            </w:pPr>
            <w:r>
              <w:t>квартира</w:t>
            </w:r>
          </w:p>
        </w:tc>
        <w:tc>
          <w:tcPr>
            <w:tcW w:w="710" w:type="dxa"/>
            <w:vAlign w:val="center"/>
          </w:tcPr>
          <w:p w:rsidR="002F74B3" w:rsidRDefault="002F74B3" w:rsidP="009D50A4">
            <w:pPr>
              <w:jc w:val="center"/>
            </w:pPr>
            <w:r>
              <w:t>59,3</w:t>
            </w:r>
          </w:p>
        </w:tc>
        <w:tc>
          <w:tcPr>
            <w:tcW w:w="933" w:type="dxa"/>
            <w:vAlign w:val="center"/>
          </w:tcPr>
          <w:p w:rsidR="002F74B3" w:rsidRPr="000F5E30" w:rsidRDefault="002F74B3" w:rsidP="00E35DC4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Merge/>
            <w:vAlign w:val="center"/>
          </w:tcPr>
          <w:p w:rsidR="002F74B3" w:rsidRDefault="002F74B3" w:rsidP="00541B32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2F74B3" w:rsidRPr="00390513" w:rsidRDefault="002F74B3" w:rsidP="00A5731C">
            <w:pPr>
              <w:jc w:val="center"/>
              <w:rPr>
                <w:highlight w:val="yellow"/>
              </w:rPr>
            </w:pPr>
          </w:p>
        </w:tc>
        <w:tc>
          <w:tcPr>
            <w:tcW w:w="1275" w:type="dxa"/>
            <w:vMerge/>
            <w:vAlign w:val="center"/>
          </w:tcPr>
          <w:p w:rsidR="002F74B3" w:rsidRDefault="002F74B3" w:rsidP="000D59D7">
            <w:pPr>
              <w:jc w:val="center"/>
            </w:pP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 w:rsidP="0081407A">
            <w:pPr>
              <w:jc w:val="right"/>
            </w:pPr>
          </w:p>
        </w:tc>
        <w:tc>
          <w:tcPr>
            <w:tcW w:w="1985" w:type="dxa"/>
          </w:tcPr>
          <w:p w:rsidR="002F74B3" w:rsidRDefault="002F74B3" w:rsidP="008F60DA">
            <w:r>
              <w:t>супруг</w:t>
            </w:r>
          </w:p>
        </w:tc>
        <w:tc>
          <w:tcPr>
            <w:tcW w:w="2362" w:type="dxa"/>
          </w:tcPr>
          <w:p w:rsidR="002F74B3" w:rsidRDefault="002F74B3" w:rsidP="00A5731C"/>
        </w:tc>
        <w:tc>
          <w:tcPr>
            <w:tcW w:w="1276" w:type="dxa"/>
            <w:vAlign w:val="center"/>
          </w:tcPr>
          <w:p w:rsidR="002F74B3" w:rsidRDefault="002F74B3" w:rsidP="00A5731C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2F74B3" w:rsidRDefault="002F74B3" w:rsidP="00A5731C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2F74B3" w:rsidRDefault="002F74B3" w:rsidP="00A573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3" w:type="dxa"/>
            <w:vAlign w:val="center"/>
          </w:tcPr>
          <w:p w:rsidR="002F74B3" w:rsidRDefault="002F74B3" w:rsidP="00A5731C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2F74B3" w:rsidRPr="00AF2BC3" w:rsidRDefault="002F74B3" w:rsidP="00A5731C">
            <w:pPr>
              <w:jc w:val="center"/>
            </w:pPr>
            <w:r>
              <w:t>квартира</w:t>
            </w:r>
          </w:p>
        </w:tc>
        <w:tc>
          <w:tcPr>
            <w:tcW w:w="710" w:type="dxa"/>
            <w:vAlign w:val="center"/>
          </w:tcPr>
          <w:p w:rsidR="002F74B3" w:rsidRDefault="002F74B3" w:rsidP="009D50A4">
            <w:pPr>
              <w:jc w:val="center"/>
            </w:pPr>
            <w:r>
              <w:t>59,3</w:t>
            </w:r>
          </w:p>
        </w:tc>
        <w:tc>
          <w:tcPr>
            <w:tcW w:w="933" w:type="dxa"/>
            <w:vAlign w:val="center"/>
          </w:tcPr>
          <w:p w:rsidR="002F74B3" w:rsidRPr="000F5E30" w:rsidRDefault="002F74B3" w:rsidP="00A5731C">
            <w:pPr>
              <w:jc w:val="center"/>
            </w:pPr>
            <w:r>
              <w:t>Россия</w:t>
            </w:r>
          </w:p>
        </w:tc>
        <w:tc>
          <w:tcPr>
            <w:tcW w:w="1617" w:type="dxa"/>
            <w:vAlign w:val="center"/>
          </w:tcPr>
          <w:p w:rsidR="002F74B3" w:rsidRDefault="002F74B3" w:rsidP="00541B32">
            <w:pPr>
              <w:jc w:val="center"/>
            </w:pPr>
            <w:r>
              <w:t>Автомобиль «Форд Фокус»</w:t>
            </w:r>
          </w:p>
        </w:tc>
        <w:tc>
          <w:tcPr>
            <w:tcW w:w="1418" w:type="dxa"/>
            <w:vAlign w:val="center"/>
          </w:tcPr>
          <w:p w:rsidR="002F74B3" w:rsidRPr="00390513" w:rsidRDefault="000D521D" w:rsidP="00390513">
            <w:pPr>
              <w:jc w:val="center"/>
              <w:rPr>
                <w:highlight w:val="yellow"/>
              </w:rPr>
            </w:pPr>
            <w:r>
              <w:t>430064,25</w:t>
            </w:r>
          </w:p>
        </w:tc>
        <w:tc>
          <w:tcPr>
            <w:tcW w:w="1275" w:type="dxa"/>
            <w:vAlign w:val="center"/>
          </w:tcPr>
          <w:p w:rsidR="002F74B3" w:rsidRDefault="002F74B3" w:rsidP="000D59D7">
            <w:pPr>
              <w:jc w:val="center"/>
            </w:pPr>
            <w:r>
              <w:t>-</w:t>
            </w:r>
          </w:p>
        </w:tc>
      </w:tr>
      <w:tr w:rsidR="002F74B3" w:rsidTr="000D59D7">
        <w:tc>
          <w:tcPr>
            <w:tcW w:w="567" w:type="dxa"/>
            <w:vMerge w:val="restart"/>
          </w:tcPr>
          <w:p w:rsidR="002F74B3" w:rsidRDefault="002F74B3" w:rsidP="00925BE1">
            <w:pPr>
              <w:jc w:val="right"/>
            </w:pPr>
            <w:r>
              <w:t>10</w:t>
            </w:r>
          </w:p>
        </w:tc>
        <w:tc>
          <w:tcPr>
            <w:tcW w:w="1985" w:type="dxa"/>
            <w:vMerge w:val="restart"/>
          </w:tcPr>
          <w:p w:rsidR="002F74B3" w:rsidRPr="00FF7E5E" w:rsidRDefault="002F74B3" w:rsidP="006B0B6F">
            <w:r w:rsidRPr="00FF7E5E">
              <w:t xml:space="preserve">Дедученко </w:t>
            </w:r>
            <w:r w:rsidRPr="00FF7E5E">
              <w:lastRenderedPageBreak/>
              <w:t>Елена</w:t>
            </w:r>
          </w:p>
          <w:p w:rsidR="002F74B3" w:rsidRPr="00FF7E5E" w:rsidRDefault="002F74B3" w:rsidP="006B0B6F">
            <w:r w:rsidRPr="00FF7E5E">
              <w:t>Константиновна</w:t>
            </w:r>
          </w:p>
        </w:tc>
        <w:tc>
          <w:tcPr>
            <w:tcW w:w="2362" w:type="dxa"/>
            <w:vMerge w:val="restart"/>
          </w:tcPr>
          <w:p w:rsidR="002F74B3" w:rsidRDefault="002F74B3" w:rsidP="0007318C">
            <w:r>
              <w:lastRenderedPageBreak/>
              <w:t xml:space="preserve">Заместитель </w:t>
            </w:r>
            <w:r>
              <w:lastRenderedPageBreak/>
              <w:t>начальника  отдела  учета исполнения бюджета -  главная бухгалтерия</w:t>
            </w:r>
          </w:p>
        </w:tc>
        <w:tc>
          <w:tcPr>
            <w:tcW w:w="1276" w:type="dxa"/>
            <w:vAlign w:val="center"/>
          </w:tcPr>
          <w:p w:rsidR="002F74B3" w:rsidRDefault="002F74B3" w:rsidP="006B0B6F">
            <w:pPr>
              <w:jc w:val="center"/>
            </w:pPr>
            <w:r>
              <w:lastRenderedPageBreak/>
              <w:t>квартира</w:t>
            </w:r>
          </w:p>
        </w:tc>
        <w:tc>
          <w:tcPr>
            <w:tcW w:w="1134" w:type="dxa"/>
            <w:vAlign w:val="center"/>
          </w:tcPr>
          <w:p w:rsidR="002F74B3" w:rsidRDefault="002F74B3" w:rsidP="006B0B6F">
            <w:pPr>
              <w:jc w:val="center"/>
            </w:pPr>
            <w:r>
              <w:t xml:space="preserve">общая </w:t>
            </w:r>
            <w:r>
              <w:lastRenderedPageBreak/>
              <w:t>долевая</w:t>
            </w:r>
          </w:p>
          <w:p w:rsidR="002F74B3" w:rsidRDefault="002F74B3" w:rsidP="006B0B6F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2F74B3" w:rsidRDefault="002F74B3" w:rsidP="006B0B6F">
            <w:pPr>
              <w:jc w:val="center"/>
            </w:pPr>
            <w:r>
              <w:lastRenderedPageBreak/>
              <w:t>49,0</w:t>
            </w:r>
          </w:p>
        </w:tc>
        <w:tc>
          <w:tcPr>
            <w:tcW w:w="933" w:type="dxa"/>
            <w:vAlign w:val="center"/>
          </w:tcPr>
          <w:p w:rsidR="002F74B3" w:rsidRDefault="002F74B3" w:rsidP="006B0B6F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2F74B3" w:rsidRDefault="002F74B3" w:rsidP="006B0B6F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2F74B3" w:rsidRDefault="002F74B3" w:rsidP="006B0B6F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Default="002F74B3" w:rsidP="006B0B6F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2F74B3" w:rsidRPr="00432052" w:rsidRDefault="002F74B3" w:rsidP="006B0B6F">
            <w:pPr>
              <w:jc w:val="center"/>
            </w:pPr>
            <w:r>
              <w:t xml:space="preserve">Автомобиль </w:t>
            </w:r>
            <w:r>
              <w:lastRenderedPageBreak/>
              <w:t xml:space="preserve">«Лада </w:t>
            </w:r>
            <w:r>
              <w:rPr>
                <w:lang w:val="en-US"/>
              </w:rPr>
              <w:t>XRAY</w:t>
            </w:r>
            <w:r>
              <w:t>»</w:t>
            </w:r>
          </w:p>
        </w:tc>
        <w:tc>
          <w:tcPr>
            <w:tcW w:w="1418" w:type="dxa"/>
            <w:vAlign w:val="center"/>
          </w:tcPr>
          <w:p w:rsidR="002F74B3" w:rsidRDefault="00FF7E5E" w:rsidP="00F83202">
            <w:pPr>
              <w:jc w:val="center"/>
            </w:pPr>
            <w:r>
              <w:lastRenderedPageBreak/>
              <w:t>559849,97</w:t>
            </w:r>
          </w:p>
        </w:tc>
        <w:tc>
          <w:tcPr>
            <w:tcW w:w="1275" w:type="dxa"/>
            <w:vAlign w:val="center"/>
          </w:tcPr>
          <w:p w:rsidR="002F74B3" w:rsidRDefault="002F74B3" w:rsidP="000D59D7">
            <w:pPr>
              <w:jc w:val="center"/>
            </w:pP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 w:rsidP="006B0B6F"/>
        </w:tc>
        <w:tc>
          <w:tcPr>
            <w:tcW w:w="1985" w:type="dxa"/>
            <w:vMerge/>
          </w:tcPr>
          <w:p w:rsidR="002F74B3" w:rsidRDefault="002F74B3" w:rsidP="006B0B6F"/>
        </w:tc>
        <w:tc>
          <w:tcPr>
            <w:tcW w:w="2362" w:type="dxa"/>
            <w:vMerge/>
          </w:tcPr>
          <w:p w:rsidR="002F74B3" w:rsidRDefault="002F74B3" w:rsidP="006B0B6F"/>
        </w:tc>
        <w:tc>
          <w:tcPr>
            <w:tcW w:w="1276" w:type="dxa"/>
            <w:vAlign w:val="center"/>
          </w:tcPr>
          <w:p w:rsidR="002F74B3" w:rsidRDefault="002F74B3" w:rsidP="006B0B6F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2F74B3" w:rsidRDefault="002F74B3" w:rsidP="006B0B6F">
            <w:pPr>
              <w:jc w:val="center"/>
            </w:pPr>
            <w:r>
              <w:t>общая долевая</w:t>
            </w:r>
          </w:p>
          <w:p w:rsidR="002F74B3" w:rsidRDefault="002F74B3" w:rsidP="006B0B6F">
            <w:pPr>
              <w:jc w:val="center"/>
            </w:pPr>
            <w:r>
              <w:t>(1/3)</w:t>
            </w:r>
          </w:p>
        </w:tc>
        <w:tc>
          <w:tcPr>
            <w:tcW w:w="776" w:type="dxa"/>
            <w:vAlign w:val="center"/>
          </w:tcPr>
          <w:p w:rsidR="002F74B3" w:rsidRPr="006724AF" w:rsidRDefault="002F74B3" w:rsidP="00ED50FA">
            <w:pPr>
              <w:jc w:val="center"/>
              <w:rPr>
                <w:highlight w:val="yellow"/>
              </w:rPr>
            </w:pPr>
            <w:r w:rsidRPr="00ED50FA">
              <w:t>4</w:t>
            </w:r>
            <w:r>
              <w:t>3</w:t>
            </w:r>
            <w:r w:rsidRPr="00ED50FA">
              <w:t>,</w:t>
            </w:r>
            <w:r>
              <w:t>2</w:t>
            </w:r>
          </w:p>
        </w:tc>
        <w:tc>
          <w:tcPr>
            <w:tcW w:w="933" w:type="dxa"/>
            <w:vAlign w:val="center"/>
          </w:tcPr>
          <w:p w:rsidR="002F74B3" w:rsidRDefault="002F74B3" w:rsidP="006B0B6F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2F74B3" w:rsidRDefault="002F74B3" w:rsidP="006B0B6F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2F74B3" w:rsidRDefault="002F74B3" w:rsidP="006B0B6F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Default="002F74B3" w:rsidP="006B0B6F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2F74B3" w:rsidRDefault="002F74B3" w:rsidP="006B0B6F">
            <w:pPr>
              <w:jc w:val="center"/>
            </w:pPr>
          </w:p>
        </w:tc>
        <w:tc>
          <w:tcPr>
            <w:tcW w:w="1418" w:type="dxa"/>
            <w:vAlign w:val="center"/>
          </w:tcPr>
          <w:p w:rsidR="002F74B3" w:rsidRDefault="002F74B3" w:rsidP="006B0B6F">
            <w:pPr>
              <w:jc w:val="center"/>
            </w:pPr>
          </w:p>
        </w:tc>
        <w:tc>
          <w:tcPr>
            <w:tcW w:w="1275" w:type="dxa"/>
            <w:vAlign w:val="center"/>
          </w:tcPr>
          <w:p w:rsidR="002F74B3" w:rsidRDefault="002F74B3" w:rsidP="000D59D7">
            <w:pPr>
              <w:jc w:val="center"/>
            </w:pP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 w:rsidP="006B0B6F"/>
        </w:tc>
        <w:tc>
          <w:tcPr>
            <w:tcW w:w="1985" w:type="dxa"/>
          </w:tcPr>
          <w:p w:rsidR="002F74B3" w:rsidRDefault="002F74B3" w:rsidP="006B0B6F">
            <w:r>
              <w:t>супруг</w:t>
            </w:r>
          </w:p>
        </w:tc>
        <w:tc>
          <w:tcPr>
            <w:tcW w:w="2362" w:type="dxa"/>
          </w:tcPr>
          <w:p w:rsidR="002F74B3" w:rsidRDefault="002F74B3" w:rsidP="006B0B6F"/>
        </w:tc>
        <w:tc>
          <w:tcPr>
            <w:tcW w:w="1276" w:type="dxa"/>
            <w:vAlign w:val="center"/>
          </w:tcPr>
          <w:p w:rsidR="002F74B3" w:rsidRDefault="002F74B3" w:rsidP="00F606B8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2F74B3" w:rsidRDefault="002F74B3" w:rsidP="00F606B8">
            <w:pPr>
              <w:jc w:val="center"/>
            </w:pPr>
            <w:r>
              <w:t>общая долевая</w:t>
            </w:r>
          </w:p>
          <w:p w:rsidR="002F74B3" w:rsidRDefault="002F74B3" w:rsidP="00F606B8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2F74B3" w:rsidRDefault="002F74B3" w:rsidP="00F606B8">
            <w:pPr>
              <w:jc w:val="center"/>
            </w:pPr>
            <w:r>
              <w:t>49,0</w:t>
            </w:r>
          </w:p>
        </w:tc>
        <w:tc>
          <w:tcPr>
            <w:tcW w:w="933" w:type="dxa"/>
            <w:vAlign w:val="center"/>
          </w:tcPr>
          <w:p w:rsidR="002F74B3" w:rsidRDefault="002F74B3" w:rsidP="00F606B8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2F74B3" w:rsidRDefault="002F74B3" w:rsidP="00F606B8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2F74B3" w:rsidRDefault="002F74B3" w:rsidP="00F606B8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Default="002F74B3" w:rsidP="00F606B8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2F74B3" w:rsidRDefault="002F74B3" w:rsidP="00F606B8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2F74B3" w:rsidRDefault="002F74B3" w:rsidP="00FF7E5E">
            <w:pPr>
              <w:jc w:val="center"/>
            </w:pPr>
            <w:r w:rsidRPr="00062617">
              <w:t>1</w:t>
            </w:r>
            <w:r w:rsidR="00FF7E5E">
              <w:t>336602</w:t>
            </w:r>
            <w:r w:rsidRPr="00062617">
              <w:t>,</w:t>
            </w:r>
            <w:r w:rsidR="00FF7E5E">
              <w:t>00</w:t>
            </w:r>
          </w:p>
        </w:tc>
        <w:tc>
          <w:tcPr>
            <w:tcW w:w="1275" w:type="dxa"/>
            <w:vAlign w:val="center"/>
          </w:tcPr>
          <w:p w:rsidR="002F74B3" w:rsidRDefault="002F74B3" w:rsidP="000D59D7">
            <w:pPr>
              <w:jc w:val="center"/>
            </w:pP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 w:rsidP="006B0B6F"/>
        </w:tc>
        <w:tc>
          <w:tcPr>
            <w:tcW w:w="1985" w:type="dxa"/>
          </w:tcPr>
          <w:p w:rsidR="002F74B3" w:rsidRDefault="002F74B3" w:rsidP="006B0B6F">
            <w:r>
              <w:t>несовершеннолетний ребенок</w:t>
            </w:r>
          </w:p>
        </w:tc>
        <w:tc>
          <w:tcPr>
            <w:tcW w:w="2362" w:type="dxa"/>
          </w:tcPr>
          <w:p w:rsidR="002F74B3" w:rsidRDefault="002F74B3" w:rsidP="006B0B6F"/>
        </w:tc>
        <w:tc>
          <w:tcPr>
            <w:tcW w:w="1276" w:type="dxa"/>
            <w:vAlign w:val="center"/>
          </w:tcPr>
          <w:p w:rsidR="002F74B3" w:rsidRDefault="002F74B3" w:rsidP="006B0B6F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134" w:type="dxa"/>
            <w:vAlign w:val="center"/>
          </w:tcPr>
          <w:p w:rsidR="002F74B3" w:rsidRDefault="002F74B3" w:rsidP="006B0B6F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2F74B3" w:rsidRDefault="002F74B3" w:rsidP="006B0B6F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Default="002F74B3" w:rsidP="006B0B6F">
            <w:pPr>
              <w:jc w:val="center"/>
            </w:pPr>
            <w:r>
              <w:t>-</w:t>
            </w:r>
          </w:p>
        </w:tc>
        <w:tc>
          <w:tcPr>
            <w:tcW w:w="1268" w:type="dxa"/>
            <w:vAlign w:val="center"/>
          </w:tcPr>
          <w:p w:rsidR="002F74B3" w:rsidRDefault="002F74B3" w:rsidP="00E35DC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2F74B3" w:rsidRDefault="002F74B3" w:rsidP="00E35DC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Default="002F74B3" w:rsidP="00E35DC4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2F74B3" w:rsidRDefault="002F74B3" w:rsidP="006B0B6F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418" w:type="dxa"/>
            <w:vAlign w:val="center"/>
          </w:tcPr>
          <w:p w:rsidR="002F74B3" w:rsidRDefault="002F74B3" w:rsidP="006B0B6F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  <w:tc>
          <w:tcPr>
            <w:tcW w:w="1275" w:type="dxa"/>
            <w:vAlign w:val="center"/>
          </w:tcPr>
          <w:p w:rsidR="002F74B3" w:rsidRDefault="002F74B3" w:rsidP="000D59D7">
            <w:pPr>
              <w:jc w:val="center"/>
            </w:pPr>
          </w:p>
        </w:tc>
      </w:tr>
      <w:tr w:rsidR="002F74B3" w:rsidTr="000D59D7">
        <w:tc>
          <w:tcPr>
            <w:tcW w:w="567" w:type="dxa"/>
            <w:vMerge w:val="restart"/>
          </w:tcPr>
          <w:p w:rsidR="002F74B3" w:rsidRDefault="002F74B3" w:rsidP="00432052">
            <w:pPr>
              <w:jc w:val="right"/>
            </w:pPr>
            <w:r>
              <w:t>11</w:t>
            </w:r>
          </w:p>
        </w:tc>
        <w:tc>
          <w:tcPr>
            <w:tcW w:w="1985" w:type="dxa"/>
          </w:tcPr>
          <w:p w:rsidR="002F74B3" w:rsidRDefault="002F74B3" w:rsidP="004E332D">
            <w:r>
              <w:t>Торбина Ирина Александровна</w:t>
            </w:r>
          </w:p>
        </w:tc>
        <w:tc>
          <w:tcPr>
            <w:tcW w:w="2362" w:type="dxa"/>
          </w:tcPr>
          <w:p w:rsidR="002F74B3" w:rsidRDefault="000D5A64" w:rsidP="004E332D">
            <w:r>
              <w:t>Г</w:t>
            </w:r>
            <w:r w:rsidR="002F74B3">
              <w:t>лавный специалист отдела учета исполнения бюджета – главная бухгалтерия</w:t>
            </w:r>
          </w:p>
        </w:tc>
        <w:tc>
          <w:tcPr>
            <w:tcW w:w="1276" w:type="dxa"/>
            <w:vAlign w:val="center"/>
          </w:tcPr>
          <w:p w:rsidR="002F74B3" w:rsidRDefault="002F74B3" w:rsidP="004E332D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2F74B3" w:rsidRDefault="002F74B3" w:rsidP="004E332D">
            <w:pPr>
              <w:jc w:val="center"/>
            </w:pPr>
            <w:r>
              <w:t>индивидуальная</w:t>
            </w:r>
          </w:p>
        </w:tc>
        <w:tc>
          <w:tcPr>
            <w:tcW w:w="776" w:type="dxa"/>
            <w:vAlign w:val="center"/>
          </w:tcPr>
          <w:p w:rsidR="002F74B3" w:rsidRDefault="002F74B3" w:rsidP="004E332D">
            <w:pPr>
              <w:jc w:val="center"/>
            </w:pPr>
            <w:r>
              <w:t>69,1</w:t>
            </w:r>
          </w:p>
        </w:tc>
        <w:tc>
          <w:tcPr>
            <w:tcW w:w="933" w:type="dxa"/>
            <w:vAlign w:val="center"/>
          </w:tcPr>
          <w:p w:rsidR="002F74B3" w:rsidRDefault="002F74B3" w:rsidP="004E332D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2F74B3" w:rsidRDefault="002F74B3" w:rsidP="007C1FB3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2F74B3" w:rsidRDefault="002F74B3" w:rsidP="007C1FB3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Default="002F74B3" w:rsidP="007C1FB3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2F74B3" w:rsidRPr="00B4487C" w:rsidRDefault="002F74B3" w:rsidP="00B4487C">
            <w:pPr>
              <w:jc w:val="center"/>
            </w:pPr>
          </w:p>
        </w:tc>
        <w:tc>
          <w:tcPr>
            <w:tcW w:w="1418" w:type="dxa"/>
            <w:vAlign w:val="center"/>
          </w:tcPr>
          <w:p w:rsidR="002F74B3" w:rsidRDefault="000D521D" w:rsidP="00A95568">
            <w:pPr>
              <w:jc w:val="center"/>
            </w:pPr>
            <w:r>
              <w:t>604829,24</w:t>
            </w:r>
          </w:p>
        </w:tc>
        <w:tc>
          <w:tcPr>
            <w:tcW w:w="1275" w:type="dxa"/>
            <w:vAlign w:val="center"/>
          </w:tcPr>
          <w:p w:rsidR="002F74B3" w:rsidRDefault="002F74B3" w:rsidP="004E332D">
            <w:pPr>
              <w:jc w:val="center"/>
            </w:pPr>
            <w:r>
              <w:t>-</w:t>
            </w: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 w:rsidP="004E332D"/>
        </w:tc>
        <w:tc>
          <w:tcPr>
            <w:tcW w:w="1985" w:type="dxa"/>
          </w:tcPr>
          <w:p w:rsidR="002F74B3" w:rsidRPr="005C712E" w:rsidRDefault="002F74B3" w:rsidP="004E332D">
            <w:r>
              <w:t>несовершеннолетний ребенок</w:t>
            </w:r>
          </w:p>
        </w:tc>
        <w:tc>
          <w:tcPr>
            <w:tcW w:w="2362" w:type="dxa"/>
          </w:tcPr>
          <w:p w:rsidR="002F74B3" w:rsidRDefault="002F74B3" w:rsidP="004E332D"/>
        </w:tc>
        <w:tc>
          <w:tcPr>
            <w:tcW w:w="1276" w:type="dxa"/>
            <w:vAlign w:val="center"/>
          </w:tcPr>
          <w:p w:rsidR="002F74B3" w:rsidRDefault="002F74B3" w:rsidP="004E332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2F74B3" w:rsidRDefault="002F74B3" w:rsidP="004E332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2F74B3" w:rsidRDefault="002F74B3" w:rsidP="004E332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Pr="000F5E30" w:rsidRDefault="002F74B3" w:rsidP="004E332D">
            <w:pPr>
              <w:jc w:val="center"/>
            </w:pPr>
          </w:p>
        </w:tc>
        <w:tc>
          <w:tcPr>
            <w:tcW w:w="1268" w:type="dxa"/>
            <w:vAlign w:val="center"/>
          </w:tcPr>
          <w:p w:rsidR="002F74B3" w:rsidRDefault="002F74B3" w:rsidP="00E35DC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2F74B3" w:rsidRDefault="002F74B3" w:rsidP="00E35DC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Default="002F74B3" w:rsidP="00E35DC4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2F74B3" w:rsidRDefault="002F74B3" w:rsidP="004E332D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2F74B3" w:rsidRDefault="002F74B3" w:rsidP="004E332D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2F74B3" w:rsidRDefault="002F74B3" w:rsidP="004E332D">
            <w:pPr>
              <w:jc w:val="center"/>
            </w:pPr>
            <w:r>
              <w:t>-</w:t>
            </w:r>
          </w:p>
        </w:tc>
      </w:tr>
      <w:tr w:rsidR="002F74B3" w:rsidTr="000D59D7">
        <w:tc>
          <w:tcPr>
            <w:tcW w:w="567" w:type="dxa"/>
            <w:vMerge/>
          </w:tcPr>
          <w:p w:rsidR="002F74B3" w:rsidRDefault="002F74B3" w:rsidP="004E332D"/>
        </w:tc>
        <w:tc>
          <w:tcPr>
            <w:tcW w:w="1985" w:type="dxa"/>
          </w:tcPr>
          <w:p w:rsidR="002F74B3" w:rsidRPr="005C712E" w:rsidRDefault="002F74B3" w:rsidP="004E332D">
            <w:r>
              <w:t>несовершеннолетний ребенок</w:t>
            </w:r>
          </w:p>
        </w:tc>
        <w:tc>
          <w:tcPr>
            <w:tcW w:w="2362" w:type="dxa"/>
          </w:tcPr>
          <w:p w:rsidR="002F74B3" w:rsidRDefault="002F74B3" w:rsidP="004E332D"/>
        </w:tc>
        <w:tc>
          <w:tcPr>
            <w:tcW w:w="1276" w:type="dxa"/>
            <w:vAlign w:val="center"/>
          </w:tcPr>
          <w:p w:rsidR="002F74B3" w:rsidRDefault="002F74B3" w:rsidP="004E332D">
            <w:pPr>
              <w:jc w:val="center"/>
            </w:pPr>
            <w:r>
              <w:t>не имеет</w:t>
            </w:r>
          </w:p>
        </w:tc>
        <w:tc>
          <w:tcPr>
            <w:tcW w:w="1134" w:type="dxa"/>
            <w:vAlign w:val="center"/>
          </w:tcPr>
          <w:p w:rsidR="002F74B3" w:rsidRDefault="002F74B3" w:rsidP="004E332D">
            <w:pPr>
              <w:jc w:val="center"/>
            </w:pPr>
            <w:r>
              <w:t>-</w:t>
            </w:r>
          </w:p>
        </w:tc>
        <w:tc>
          <w:tcPr>
            <w:tcW w:w="776" w:type="dxa"/>
            <w:vAlign w:val="center"/>
          </w:tcPr>
          <w:p w:rsidR="002F74B3" w:rsidRDefault="002F74B3" w:rsidP="004E332D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Pr="000F5E30" w:rsidRDefault="002F74B3" w:rsidP="004E332D">
            <w:pPr>
              <w:jc w:val="center"/>
            </w:pPr>
          </w:p>
        </w:tc>
        <w:tc>
          <w:tcPr>
            <w:tcW w:w="1268" w:type="dxa"/>
            <w:vAlign w:val="center"/>
          </w:tcPr>
          <w:p w:rsidR="002F74B3" w:rsidRDefault="002F74B3" w:rsidP="00E35DC4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2F74B3" w:rsidRDefault="002F74B3" w:rsidP="00E35DC4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2F74B3" w:rsidRDefault="002F74B3" w:rsidP="00E35DC4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2F74B3" w:rsidRDefault="002F74B3" w:rsidP="004E332D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2F74B3" w:rsidRDefault="002F74B3" w:rsidP="004E332D">
            <w:pPr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2F74B3" w:rsidRDefault="002F74B3" w:rsidP="004E332D">
            <w:pPr>
              <w:jc w:val="center"/>
            </w:pPr>
            <w:r>
              <w:t>-</w:t>
            </w:r>
          </w:p>
        </w:tc>
      </w:tr>
      <w:tr w:rsidR="00781A44" w:rsidTr="000D59D7">
        <w:tc>
          <w:tcPr>
            <w:tcW w:w="567" w:type="dxa"/>
          </w:tcPr>
          <w:p w:rsidR="00781A44" w:rsidRDefault="00781A44" w:rsidP="004E332D">
            <w:r>
              <w:t>12</w:t>
            </w:r>
          </w:p>
        </w:tc>
        <w:tc>
          <w:tcPr>
            <w:tcW w:w="1985" w:type="dxa"/>
          </w:tcPr>
          <w:p w:rsidR="00781A44" w:rsidRDefault="00781A44" w:rsidP="004E332D">
            <w:r>
              <w:t>Невмируха Александр  Витальевич</w:t>
            </w:r>
          </w:p>
        </w:tc>
        <w:tc>
          <w:tcPr>
            <w:tcW w:w="2362" w:type="dxa"/>
          </w:tcPr>
          <w:p w:rsidR="00781A44" w:rsidRDefault="00781A44" w:rsidP="00781A44">
            <w:r>
              <w:t>Заместитель начальника отдела финансирования городского хозяйства и развития</w:t>
            </w:r>
          </w:p>
        </w:tc>
        <w:tc>
          <w:tcPr>
            <w:tcW w:w="1276" w:type="dxa"/>
            <w:vAlign w:val="center"/>
          </w:tcPr>
          <w:p w:rsidR="00781A44" w:rsidRDefault="00781A44" w:rsidP="00FF7E5E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vAlign w:val="center"/>
          </w:tcPr>
          <w:p w:rsidR="00781A44" w:rsidRDefault="00781A44" w:rsidP="00FF7E5E">
            <w:pPr>
              <w:jc w:val="center"/>
            </w:pPr>
            <w:r>
              <w:t>общая долевая</w:t>
            </w:r>
          </w:p>
          <w:p w:rsidR="00781A44" w:rsidRDefault="00781A44" w:rsidP="00FF7E5E">
            <w:pPr>
              <w:jc w:val="center"/>
            </w:pPr>
            <w:r>
              <w:t>(1/2)</w:t>
            </w:r>
          </w:p>
        </w:tc>
        <w:tc>
          <w:tcPr>
            <w:tcW w:w="776" w:type="dxa"/>
            <w:vAlign w:val="center"/>
          </w:tcPr>
          <w:p w:rsidR="00781A44" w:rsidRDefault="00781A44" w:rsidP="00781A44">
            <w:pPr>
              <w:jc w:val="center"/>
            </w:pPr>
            <w:r>
              <w:t>53,3</w:t>
            </w:r>
          </w:p>
        </w:tc>
        <w:tc>
          <w:tcPr>
            <w:tcW w:w="933" w:type="dxa"/>
            <w:vAlign w:val="center"/>
          </w:tcPr>
          <w:p w:rsidR="00781A44" w:rsidRDefault="00781A44" w:rsidP="00FF7E5E">
            <w:pPr>
              <w:jc w:val="center"/>
            </w:pPr>
            <w:r w:rsidRPr="000F5E30">
              <w:t>Россия</w:t>
            </w:r>
          </w:p>
        </w:tc>
        <w:tc>
          <w:tcPr>
            <w:tcW w:w="1268" w:type="dxa"/>
            <w:vAlign w:val="center"/>
          </w:tcPr>
          <w:p w:rsidR="00781A44" w:rsidRDefault="00781A44" w:rsidP="00FF7E5E">
            <w:pPr>
              <w:jc w:val="center"/>
            </w:pPr>
            <w:r>
              <w:t>-</w:t>
            </w:r>
          </w:p>
        </w:tc>
        <w:tc>
          <w:tcPr>
            <w:tcW w:w="710" w:type="dxa"/>
            <w:vAlign w:val="center"/>
          </w:tcPr>
          <w:p w:rsidR="00781A44" w:rsidRDefault="00781A44" w:rsidP="00FF7E5E">
            <w:pPr>
              <w:jc w:val="center"/>
            </w:pPr>
            <w:r>
              <w:t>-</w:t>
            </w:r>
          </w:p>
        </w:tc>
        <w:tc>
          <w:tcPr>
            <w:tcW w:w="933" w:type="dxa"/>
            <w:vAlign w:val="center"/>
          </w:tcPr>
          <w:p w:rsidR="00781A44" w:rsidRDefault="00781A44" w:rsidP="00FF7E5E">
            <w:pPr>
              <w:jc w:val="center"/>
            </w:pPr>
            <w:r>
              <w:t>-</w:t>
            </w:r>
          </w:p>
        </w:tc>
        <w:tc>
          <w:tcPr>
            <w:tcW w:w="1617" w:type="dxa"/>
            <w:vAlign w:val="center"/>
          </w:tcPr>
          <w:p w:rsidR="00781A44" w:rsidRDefault="00781A44" w:rsidP="00FF7E5E">
            <w:pPr>
              <w:jc w:val="center"/>
            </w:pPr>
            <w:r>
              <w:t>не имеет</w:t>
            </w:r>
          </w:p>
        </w:tc>
        <w:tc>
          <w:tcPr>
            <w:tcW w:w="1418" w:type="dxa"/>
            <w:vAlign w:val="center"/>
          </w:tcPr>
          <w:p w:rsidR="00781A44" w:rsidRDefault="00781A44" w:rsidP="004E332D">
            <w:pPr>
              <w:jc w:val="center"/>
            </w:pPr>
            <w:r>
              <w:t>504304,19</w:t>
            </w:r>
          </w:p>
        </w:tc>
        <w:tc>
          <w:tcPr>
            <w:tcW w:w="1275" w:type="dxa"/>
            <w:vAlign w:val="center"/>
          </w:tcPr>
          <w:p w:rsidR="00781A44" w:rsidRDefault="00781A44" w:rsidP="004E332D">
            <w:pPr>
              <w:jc w:val="center"/>
            </w:pPr>
            <w:r>
              <w:t>-</w:t>
            </w:r>
          </w:p>
        </w:tc>
      </w:tr>
    </w:tbl>
    <w:p w:rsidR="00E95BC0" w:rsidRDefault="00E95BC0"/>
    <w:p w:rsidR="00BC01BB" w:rsidRDefault="00BC01BB"/>
    <w:sectPr w:rsidR="00BC01BB" w:rsidSect="00F00016">
      <w:headerReference w:type="default" r:id="rId7"/>
      <w:pgSz w:w="16838" w:h="11906" w:orient="landscape"/>
      <w:pgMar w:top="1701" w:right="851" w:bottom="851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C31" w:rsidRDefault="00F73C31" w:rsidP="00723859">
      <w:r>
        <w:separator/>
      </w:r>
    </w:p>
  </w:endnote>
  <w:endnote w:type="continuationSeparator" w:id="0">
    <w:p w:rsidR="00F73C31" w:rsidRDefault="00F73C31" w:rsidP="00723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C31" w:rsidRDefault="00F73C31" w:rsidP="00723859">
      <w:r>
        <w:separator/>
      </w:r>
    </w:p>
  </w:footnote>
  <w:footnote w:type="continuationSeparator" w:id="0">
    <w:p w:rsidR="00F73C31" w:rsidRDefault="00F73C31" w:rsidP="00723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E5E" w:rsidRDefault="00FF7E5E" w:rsidP="00723859">
    <w:pPr>
      <w:pStyle w:val="a4"/>
      <w:jc w:val="center"/>
    </w:pPr>
    <w:r>
      <w:t>Информация о доходах, расходах, об имуществе и обязательствах имущественного характера муниципальных служащих</w:t>
    </w:r>
    <w:r w:rsidRPr="00196B9E">
      <w:t xml:space="preserve"> </w:t>
    </w:r>
  </w:p>
  <w:p w:rsidR="00FF7E5E" w:rsidRPr="00723859" w:rsidRDefault="00FF7E5E" w:rsidP="00723859">
    <w:pPr>
      <w:pStyle w:val="a4"/>
      <w:jc w:val="center"/>
    </w:pPr>
    <w:r>
      <w:t>Департамента финансов Администрации города Шахты, их супруги (супруга) и несовершеннолетних детей за 2020 год.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8"/>
  <w:characterSpacingControl w:val="doNotCompress"/>
  <w:hdrShapeDefaults>
    <o:shapedefaults v:ext="edit" spidmax="164866"/>
  </w:hdrShapeDefaults>
  <w:footnotePr>
    <w:footnote w:id="-1"/>
    <w:footnote w:id="0"/>
  </w:footnotePr>
  <w:endnotePr>
    <w:endnote w:id="-1"/>
    <w:endnote w:id="0"/>
  </w:endnotePr>
  <w:compat/>
  <w:rsids>
    <w:rsidRoot w:val="00723859"/>
    <w:rsid w:val="000013DB"/>
    <w:rsid w:val="0000265A"/>
    <w:rsid w:val="000127D1"/>
    <w:rsid w:val="000133D9"/>
    <w:rsid w:val="000160E3"/>
    <w:rsid w:val="00023F15"/>
    <w:rsid w:val="00026CC1"/>
    <w:rsid w:val="00032592"/>
    <w:rsid w:val="00033FD6"/>
    <w:rsid w:val="00034C92"/>
    <w:rsid w:val="00036F60"/>
    <w:rsid w:val="00040F77"/>
    <w:rsid w:val="00043B91"/>
    <w:rsid w:val="00053B76"/>
    <w:rsid w:val="00061F2D"/>
    <w:rsid w:val="00062617"/>
    <w:rsid w:val="000634E9"/>
    <w:rsid w:val="00064712"/>
    <w:rsid w:val="00065B6A"/>
    <w:rsid w:val="000716B5"/>
    <w:rsid w:val="00071745"/>
    <w:rsid w:val="0007318C"/>
    <w:rsid w:val="00074B99"/>
    <w:rsid w:val="00075DFB"/>
    <w:rsid w:val="00076A0B"/>
    <w:rsid w:val="0008043B"/>
    <w:rsid w:val="00081F11"/>
    <w:rsid w:val="000839C9"/>
    <w:rsid w:val="00084E35"/>
    <w:rsid w:val="00090C6B"/>
    <w:rsid w:val="000919F2"/>
    <w:rsid w:val="00093066"/>
    <w:rsid w:val="0009448E"/>
    <w:rsid w:val="000968F5"/>
    <w:rsid w:val="000A0B37"/>
    <w:rsid w:val="000A527D"/>
    <w:rsid w:val="000A53AE"/>
    <w:rsid w:val="000A5C00"/>
    <w:rsid w:val="000B069A"/>
    <w:rsid w:val="000B09E8"/>
    <w:rsid w:val="000B4054"/>
    <w:rsid w:val="000B756B"/>
    <w:rsid w:val="000C0C0B"/>
    <w:rsid w:val="000C1314"/>
    <w:rsid w:val="000C30A8"/>
    <w:rsid w:val="000C57A1"/>
    <w:rsid w:val="000C6284"/>
    <w:rsid w:val="000C69FC"/>
    <w:rsid w:val="000C7EF0"/>
    <w:rsid w:val="000D0902"/>
    <w:rsid w:val="000D521D"/>
    <w:rsid w:val="000D59D7"/>
    <w:rsid w:val="000D5A64"/>
    <w:rsid w:val="000D65EB"/>
    <w:rsid w:val="000D6841"/>
    <w:rsid w:val="000E0F7B"/>
    <w:rsid w:val="000E3671"/>
    <w:rsid w:val="000E6706"/>
    <w:rsid w:val="000E79F1"/>
    <w:rsid w:val="000F03F1"/>
    <w:rsid w:val="000F0A03"/>
    <w:rsid w:val="000F1F01"/>
    <w:rsid w:val="000F3FC6"/>
    <w:rsid w:val="000F3FD9"/>
    <w:rsid w:val="000F4459"/>
    <w:rsid w:val="000F51C6"/>
    <w:rsid w:val="000F5E30"/>
    <w:rsid w:val="000F6BFC"/>
    <w:rsid w:val="001067CE"/>
    <w:rsid w:val="0011507F"/>
    <w:rsid w:val="00124928"/>
    <w:rsid w:val="0012729C"/>
    <w:rsid w:val="00132D6E"/>
    <w:rsid w:val="001370DA"/>
    <w:rsid w:val="00142277"/>
    <w:rsid w:val="001430A3"/>
    <w:rsid w:val="0014716E"/>
    <w:rsid w:val="00150D33"/>
    <w:rsid w:val="001570B0"/>
    <w:rsid w:val="001572FE"/>
    <w:rsid w:val="001611BF"/>
    <w:rsid w:val="00161A76"/>
    <w:rsid w:val="00161DE3"/>
    <w:rsid w:val="00163355"/>
    <w:rsid w:val="001678EA"/>
    <w:rsid w:val="00170225"/>
    <w:rsid w:val="0017189F"/>
    <w:rsid w:val="00175820"/>
    <w:rsid w:val="0019111F"/>
    <w:rsid w:val="001929E8"/>
    <w:rsid w:val="001946FF"/>
    <w:rsid w:val="001966A0"/>
    <w:rsid w:val="00196B9E"/>
    <w:rsid w:val="001978A1"/>
    <w:rsid w:val="001A14DD"/>
    <w:rsid w:val="001A2E50"/>
    <w:rsid w:val="001A3A38"/>
    <w:rsid w:val="001A4A6F"/>
    <w:rsid w:val="001B1F46"/>
    <w:rsid w:val="001B2903"/>
    <w:rsid w:val="001B2E0F"/>
    <w:rsid w:val="001B306A"/>
    <w:rsid w:val="001B690E"/>
    <w:rsid w:val="001C10F1"/>
    <w:rsid w:val="001C148B"/>
    <w:rsid w:val="001C3EE5"/>
    <w:rsid w:val="001C5E63"/>
    <w:rsid w:val="001C75CC"/>
    <w:rsid w:val="001D0EE3"/>
    <w:rsid w:val="001D3120"/>
    <w:rsid w:val="001D494C"/>
    <w:rsid w:val="001E1225"/>
    <w:rsid w:val="001E360F"/>
    <w:rsid w:val="001E3CD7"/>
    <w:rsid w:val="001E7469"/>
    <w:rsid w:val="0020345B"/>
    <w:rsid w:val="00205DB8"/>
    <w:rsid w:val="0020753C"/>
    <w:rsid w:val="00211D55"/>
    <w:rsid w:val="002125AC"/>
    <w:rsid w:val="0021635C"/>
    <w:rsid w:val="00220DAC"/>
    <w:rsid w:val="002231C6"/>
    <w:rsid w:val="002234A3"/>
    <w:rsid w:val="00223ED8"/>
    <w:rsid w:val="0022468F"/>
    <w:rsid w:val="002269AE"/>
    <w:rsid w:val="00226F47"/>
    <w:rsid w:val="002323D6"/>
    <w:rsid w:val="00232CD6"/>
    <w:rsid w:val="00234EEE"/>
    <w:rsid w:val="002364CF"/>
    <w:rsid w:val="00237364"/>
    <w:rsid w:val="0023757A"/>
    <w:rsid w:val="00242117"/>
    <w:rsid w:val="00244B5C"/>
    <w:rsid w:val="002502DA"/>
    <w:rsid w:val="0025066C"/>
    <w:rsid w:val="00252995"/>
    <w:rsid w:val="0025490D"/>
    <w:rsid w:val="002565C9"/>
    <w:rsid w:val="002569C4"/>
    <w:rsid w:val="0026154A"/>
    <w:rsid w:val="002625DA"/>
    <w:rsid w:val="002649D1"/>
    <w:rsid w:val="00265D79"/>
    <w:rsid w:val="002660EB"/>
    <w:rsid w:val="002A2D6C"/>
    <w:rsid w:val="002A527E"/>
    <w:rsid w:val="002B0097"/>
    <w:rsid w:val="002B1999"/>
    <w:rsid w:val="002B314B"/>
    <w:rsid w:val="002B4818"/>
    <w:rsid w:val="002B69EE"/>
    <w:rsid w:val="002B6B0A"/>
    <w:rsid w:val="002B7E50"/>
    <w:rsid w:val="002C33A8"/>
    <w:rsid w:val="002C3B0F"/>
    <w:rsid w:val="002D132B"/>
    <w:rsid w:val="002D55FB"/>
    <w:rsid w:val="002D5937"/>
    <w:rsid w:val="002D62ED"/>
    <w:rsid w:val="002E26D0"/>
    <w:rsid w:val="002E4235"/>
    <w:rsid w:val="002E4C8A"/>
    <w:rsid w:val="002E7BF1"/>
    <w:rsid w:val="002F031A"/>
    <w:rsid w:val="002F1F61"/>
    <w:rsid w:val="002F212F"/>
    <w:rsid w:val="002F2C2D"/>
    <w:rsid w:val="002F35B1"/>
    <w:rsid w:val="002F74B3"/>
    <w:rsid w:val="002F7FEB"/>
    <w:rsid w:val="00300435"/>
    <w:rsid w:val="0030558D"/>
    <w:rsid w:val="003064A6"/>
    <w:rsid w:val="003148FB"/>
    <w:rsid w:val="00314A61"/>
    <w:rsid w:val="00320D61"/>
    <w:rsid w:val="0032139F"/>
    <w:rsid w:val="00324EBA"/>
    <w:rsid w:val="003255E8"/>
    <w:rsid w:val="00326390"/>
    <w:rsid w:val="00332E19"/>
    <w:rsid w:val="00333676"/>
    <w:rsid w:val="00340545"/>
    <w:rsid w:val="003433AF"/>
    <w:rsid w:val="00350FED"/>
    <w:rsid w:val="0035163A"/>
    <w:rsid w:val="00352F61"/>
    <w:rsid w:val="00357B9A"/>
    <w:rsid w:val="00360BE4"/>
    <w:rsid w:val="00361596"/>
    <w:rsid w:val="00363349"/>
    <w:rsid w:val="00370A3A"/>
    <w:rsid w:val="00372AA2"/>
    <w:rsid w:val="00374DED"/>
    <w:rsid w:val="0038530C"/>
    <w:rsid w:val="00390513"/>
    <w:rsid w:val="003947BD"/>
    <w:rsid w:val="00394AF5"/>
    <w:rsid w:val="00394B33"/>
    <w:rsid w:val="00397584"/>
    <w:rsid w:val="003A1652"/>
    <w:rsid w:val="003A5730"/>
    <w:rsid w:val="003A754B"/>
    <w:rsid w:val="003A7CEA"/>
    <w:rsid w:val="003B2237"/>
    <w:rsid w:val="003B2C57"/>
    <w:rsid w:val="003B39DB"/>
    <w:rsid w:val="003B78A3"/>
    <w:rsid w:val="003C0AA1"/>
    <w:rsid w:val="003C12E0"/>
    <w:rsid w:val="003C4C18"/>
    <w:rsid w:val="003C5BA2"/>
    <w:rsid w:val="003D00D0"/>
    <w:rsid w:val="003D0DF6"/>
    <w:rsid w:val="003D20B4"/>
    <w:rsid w:val="003D3D73"/>
    <w:rsid w:val="003E4CA8"/>
    <w:rsid w:val="003E7314"/>
    <w:rsid w:val="003F0C2C"/>
    <w:rsid w:val="003F1878"/>
    <w:rsid w:val="00404613"/>
    <w:rsid w:val="00404646"/>
    <w:rsid w:val="00404652"/>
    <w:rsid w:val="00406073"/>
    <w:rsid w:val="00406EC8"/>
    <w:rsid w:val="00410C70"/>
    <w:rsid w:val="0041283C"/>
    <w:rsid w:val="0041523E"/>
    <w:rsid w:val="0041543B"/>
    <w:rsid w:val="00422866"/>
    <w:rsid w:val="00424102"/>
    <w:rsid w:val="00424E49"/>
    <w:rsid w:val="00430B31"/>
    <w:rsid w:val="00431919"/>
    <w:rsid w:val="00432052"/>
    <w:rsid w:val="0043381A"/>
    <w:rsid w:val="00434F03"/>
    <w:rsid w:val="004407C1"/>
    <w:rsid w:val="0044166F"/>
    <w:rsid w:val="0044289C"/>
    <w:rsid w:val="00447CD4"/>
    <w:rsid w:val="0045049D"/>
    <w:rsid w:val="00452DBD"/>
    <w:rsid w:val="00470EA4"/>
    <w:rsid w:val="00471426"/>
    <w:rsid w:val="00474DB6"/>
    <w:rsid w:val="004759FA"/>
    <w:rsid w:val="00476654"/>
    <w:rsid w:val="00482AEF"/>
    <w:rsid w:val="00484D76"/>
    <w:rsid w:val="004905EE"/>
    <w:rsid w:val="00491DFC"/>
    <w:rsid w:val="004948A3"/>
    <w:rsid w:val="00495E21"/>
    <w:rsid w:val="004A2D02"/>
    <w:rsid w:val="004A3220"/>
    <w:rsid w:val="004A6454"/>
    <w:rsid w:val="004A67C6"/>
    <w:rsid w:val="004A75C8"/>
    <w:rsid w:val="004B3989"/>
    <w:rsid w:val="004B48DA"/>
    <w:rsid w:val="004B75B9"/>
    <w:rsid w:val="004C1648"/>
    <w:rsid w:val="004C3538"/>
    <w:rsid w:val="004D19C7"/>
    <w:rsid w:val="004D6BEB"/>
    <w:rsid w:val="004E1791"/>
    <w:rsid w:val="004E332D"/>
    <w:rsid w:val="004E69A7"/>
    <w:rsid w:val="004F0BD0"/>
    <w:rsid w:val="004F2250"/>
    <w:rsid w:val="004F65CC"/>
    <w:rsid w:val="00502303"/>
    <w:rsid w:val="005052A5"/>
    <w:rsid w:val="00506053"/>
    <w:rsid w:val="00506732"/>
    <w:rsid w:val="00506A15"/>
    <w:rsid w:val="00507430"/>
    <w:rsid w:val="00507788"/>
    <w:rsid w:val="005208BD"/>
    <w:rsid w:val="00525C4B"/>
    <w:rsid w:val="0053099A"/>
    <w:rsid w:val="005350B5"/>
    <w:rsid w:val="005360C8"/>
    <w:rsid w:val="0053670F"/>
    <w:rsid w:val="00541B32"/>
    <w:rsid w:val="0054295F"/>
    <w:rsid w:val="0054407B"/>
    <w:rsid w:val="00546AD6"/>
    <w:rsid w:val="0054744B"/>
    <w:rsid w:val="00547B3F"/>
    <w:rsid w:val="005512B3"/>
    <w:rsid w:val="0055282C"/>
    <w:rsid w:val="0055335A"/>
    <w:rsid w:val="00553C9D"/>
    <w:rsid w:val="00555857"/>
    <w:rsid w:val="00556329"/>
    <w:rsid w:val="005614F9"/>
    <w:rsid w:val="00563188"/>
    <w:rsid w:val="00563DA3"/>
    <w:rsid w:val="005665E8"/>
    <w:rsid w:val="00572CF9"/>
    <w:rsid w:val="005749FA"/>
    <w:rsid w:val="00574E31"/>
    <w:rsid w:val="00575742"/>
    <w:rsid w:val="00580486"/>
    <w:rsid w:val="00582E58"/>
    <w:rsid w:val="00583118"/>
    <w:rsid w:val="00585E84"/>
    <w:rsid w:val="005931D7"/>
    <w:rsid w:val="00595C92"/>
    <w:rsid w:val="0059731D"/>
    <w:rsid w:val="005A03CC"/>
    <w:rsid w:val="005A1C95"/>
    <w:rsid w:val="005A26A5"/>
    <w:rsid w:val="005B004F"/>
    <w:rsid w:val="005B1A50"/>
    <w:rsid w:val="005B28B4"/>
    <w:rsid w:val="005B71C2"/>
    <w:rsid w:val="005C1E9D"/>
    <w:rsid w:val="005C2ECF"/>
    <w:rsid w:val="005C5078"/>
    <w:rsid w:val="005C712E"/>
    <w:rsid w:val="005C77D6"/>
    <w:rsid w:val="005D04A8"/>
    <w:rsid w:val="005D3319"/>
    <w:rsid w:val="005D4FEC"/>
    <w:rsid w:val="005E05BA"/>
    <w:rsid w:val="005E2CAB"/>
    <w:rsid w:val="005E2CE3"/>
    <w:rsid w:val="005E2E12"/>
    <w:rsid w:val="005E4A17"/>
    <w:rsid w:val="005F1F26"/>
    <w:rsid w:val="005F2AAE"/>
    <w:rsid w:val="005F3003"/>
    <w:rsid w:val="005F654D"/>
    <w:rsid w:val="005F66B5"/>
    <w:rsid w:val="00600B66"/>
    <w:rsid w:val="006038B3"/>
    <w:rsid w:val="00603A29"/>
    <w:rsid w:val="0060660F"/>
    <w:rsid w:val="00606F9A"/>
    <w:rsid w:val="00607217"/>
    <w:rsid w:val="00607974"/>
    <w:rsid w:val="00613F86"/>
    <w:rsid w:val="006143DB"/>
    <w:rsid w:val="00614A8B"/>
    <w:rsid w:val="00616E77"/>
    <w:rsid w:val="006209C3"/>
    <w:rsid w:val="00620A48"/>
    <w:rsid w:val="0062759C"/>
    <w:rsid w:val="00627E5C"/>
    <w:rsid w:val="006323BE"/>
    <w:rsid w:val="00634C46"/>
    <w:rsid w:val="006367A4"/>
    <w:rsid w:val="00640629"/>
    <w:rsid w:val="00643C25"/>
    <w:rsid w:val="006449FF"/>
    <w:rsid w:val="00644D8A"/>
    <w:rsid w:val="00644FFE"/>
    <w:rsid w:val="00646E9C"/>
    <w:rsid w:val="0065059D"/>
    <w:rsid w:val="00650F93"/>
    <w:rsid w:val="00651C76"/>
    <w:rsid w:val="00657332"/>
    <w:rsid w:val="00660F97"/>
    <w:rsid w:val="006610E9"/>
    <w:rsid w:val="00661B98"/>
    <w:rsid w:val="00662385"/>
    <w:rsid w:val="0066361C"/>
    <w:rsid w:val="00663EB8"/>
    <w:rsid w:val="00664F02"/>
    <w:rsid w:val="0066588A"/>
    <w:rsid w:val="00665E1E"/>
    <w:rsid w:val="006724AF"/>
    <w:rsid w:val="00674C1D"/>
    <w:rsid w:val="00675C1F"/>
    <w:rsid w:val="00676EFB"/>
    <w:rsid w:val="00681BB2"/>
    <w:rsid w:val="00682084"/>
    <w:rsid w:val="00683A61"/>
    <w:rsid w:val="00683F90"/>
    <w:rsid w:val="00684490"/>
    <w:rsid w:val="006854A4"/>
    <w:rsid w:val="00691C49"/>
    <w:rsid w:val="006953AB"/>
    <w:rsid w:val="0069655B"/>
    <w:rsid w:val="00696B4F"/>
    <w:rsid w:val="00697E48"/>
    <w:rsid w:val="006A1465"/>
    <w:rsid w:val="006A2091"/>
    <w:rsid w:val="006A5045"/>
    <w:rsid w:val="006A7465"/>
    <w:rsid w:val="006B0A76"/>
    <w:rsid w:val="006B0B6F"/>
    <w:rsid w:val="006B323F"/>
    <w:rsid w:val="006B35D6"/>
    <w:rsid w:val="006B4478"/>
    <w:rsid w:val="006B4A95"/>
    <w:rsid w:val="006B5E64"/>
    <w:rsid w:val="006B63EE"/>
    <w:rsid w:val="006B6462"/>
    <w:rsid w:val="006B6D62"/>
    <w:rsid w:val="006B6F03"/>
    <w:rsid w:val="006C196F"/>
    <w:rsid w:val="006C25C0"/>
    <w:rsid w:val="006C26C4"/>
    <w:rsid w:val="006C452C"/>
    <w:rsid w:val="006C63A4"/>
    <w:rsid w:val="006C720E"/>
    <w:rsid w:val="006D3807"/>
    <w:rsid w:val="006D4181"/>
    <w:rsid w:val="006D4D41"/>
    <w:rsid w:val="006D5B2D"/>
    <w:rsid w:val="006D60D3"/>
    <w:rsid w:val="006D611E"/>
    <w:rsid w:val="006E04FD"/>
    <w:rsid w:val="006E16B9"/>
    <w:rsid w:val="006E21F8"/>
    <w:rsid w:val="006E24F7"/>
    <w:rsid w:val="006E2BDC"/>
    <w:rsid w:val="006E5447"/>
    <w:rsid w:val="006F53A7"/>
    <w:rsid w:val="006F6086"/>
    <w:rsid w:val="006F62DF"/>
    <w:rsid w:val="007012FF"/>
    <w:rsid w:val="00701F40"/>
    <w:rsid w:val="007027C7"/>
    <w:rsid w:val="0070285F"/>
    <w:rsid w:val="00705245"/>
    <w:rsid w:val="00705A30"/>
    <w:rsid w:val="007105C0"/>
    <w:rsid w:val="0071261E"/>
    <w:rsid w:val="0071278A"/>
    <w:rsid w:val="007172AE"/>
    <w:rsid w:val="00717598"/>
    <w:rsid w:val="0072383B"/>
    <w:rsid w:val="00723859"/>
    <w:rsid w:val="00723C60"/>
    <w:rsid w:val="00723FB7"/>
    <w:rsid w:val="007302AB"/>
    <w:rsid w:val="00732418"/>
    <w:rsid w:val="00737AD9"/>
    <w:rsid w:val="00737E0D"/>
    <w:rsid w:val="007419CD"/>
    <w:rsid w:val="0074311F"/>
    <w:rsid w:val="00744DF0"/>
    <w:rsid w:val="00745159"/>
    <w:rsid w:val="007502E7"/>
    <w:rsid w:val="00753A66"/>
    <w:rsid w:val="00756992"/>
    <w:rsid w:val="007608B6"/>
    <w:rsid w:val="00765CAD"/>
    <w:rsid w:val="00767E4E"/>
    <w:rsid w:val="00770823"/>
    <w:rsid w:val="00781031"/>
    <w:rsid w:val="007818FB"/>
    <w:rsid w:val="00781A44"/>
    <w:rsid w:val="007823DC"/>
    <w:rsid w:val="00782AF4"/>
    <w:rsid w:val="00784D8A"/>
    <w:rsid w:val="00797F82"/>
    <w:rsid w:val="007A1201"/>
    <w:rsid w:val="007A376E"/>
    <w:rsid w:val="007B0DE4"/>
    <w:rsid w:val="007B263D"/>
    <w:rsid w:val="007B3141"/>
    <w:rsid w:val="007B6961"/>
    <w:rsid w:val="007C0DC6"/>
    <w:rsid w:val="007C1FB3"/>
    <w:rsid w:val="007C205D"/>
    <w:rsid w:val="007C4B5C"/>
    <w:rsid w:val="007D11D5"/>
    <w:rsid w:val="007D1436"/>
    <w:rsid w:val="007D3FF7"/>
    <w:rsid w:val="007D7117"/>
    <w:rsid w:val="007E043B"/>
    <w:rsid w:val="007E5BD0"/>
    <w:rsid w:val="007E6AF2"/>
    <w:rsid w:val="007F30DD"/>
    <w:rsid w:val="007F5E75"/>
    <w:rsid w:val="007F68D3"/>
    <w:rsid w:val="008000E5"/>
    <w:rsid w:val="0080336C"/>
    <w:rsid w:val="008034D3"/>
    <w:rsid w:val="00807A30"/>
    <w:rsid w:val="0081407A"/>
    <w:rsid w:val="008141FB"/>
    <w:rsid w:val="00820785"/>
    <w:rsid w:val="00824D5D"/>
    <w:rsid w:val="00826EDE"/>
    <w:rsid w:val="00827D02"/>
    <w:rsid w:val="008302E3"/>
    <w:rsid w:val="008308AF"/>
    <w:rsid w:val="00833026"/>
    <w:rsid w:val="008418EA"/>
    <w:rsid w:val="00841AFF"/>
    <w:rsid w:val="00846814"/>
    <w:rsid w:val="008469D0"/>
    <w:rsid w:val="00851345"/>
    <w:rsid w:val="00852008"/>
    <w:rsid w:val="00856633"/>
    <w:rsid w:val="008573C0"/>
    <w:rsid w:val="0086057F"/>
    <w:rsid w:val="00862DFF"/>
    <w:rsid w:val="008644F0"/>
    <w:rsid w:val="0087494B"/>
    <w:rsid w:val="00876F83"/>
    <w:rsid w:val="00881B39"/>
    <w:rsid w:val="00882F6A"/>
    <w:rsid w:val="00890BD4"/>
    <w:rsid w:val="008917E3"/>
    <w:rsid w:val="008917F3"/>
    <w:rsid w:val="008938AB"/>
    <w:rsid w:val="00893F4A"/>
    <w:rsid w:val="008972D2"/>
    <w:rsid w:val="008974AD"/>
    <w:rsid w:val="008A06A7"/>
    <w:rsid w:val="008A2F91"/>
    <w:rsid w:val="008A3A8F"/>
    <w:rsid w:val="008A4FC9"/>
    <w:rsid w:val="008B3B6C"/>
    <w:rsid w:val="008B6559"/>
    <w:rsid w:val="008C0B9F"/>
    <w:rsid w:val="008C0EFD"/>
    <w:rsid w:val="008C1E02"/>
    <w:rsid w:val="008C32D7"/>
    <w:rsid w:val="008C3A16"/>
    <w:rsid w:val="008D2AB2"/>
    <w:rsid w:val="008D3D9E"/>
    <w:rsid w:val="008E26FA"/>
    <w:rsid w:val="008E2A16"/>
    <w:rsid w:val="008E35E4"/>
    <w:rsid w:val="008E5DC3"/>
    <w:rsid w:val="008E7021"/>
    <w:rsid w:val="008E77FC"/>
    <w:rsid w:val="008E7AF0"/>
    <w:rsid w:val="008E7D06"/>
    <w:rsid w:val="008E7FB2"/>
    <w:rsid w:val="008F0FBA"/>
    <w:rsid w:val="008F46F5"/>
    <w:rsid w:val="008F60DA"/>
    <w:rsid w:val="008F6D88"/>
    <w:rsid w:val="00902743"/>
    <w:rsid w:val="0090286E"/>
    <w:rsid w:val="00904C35"/>
    <w:rsid w:val="009078F6"/>
    <w:rsid w:val="00910CF3"/>
    <w:rsid w:val="009137ED"/>
    <w:rsid w:val="00913DB5"/>
    <w:rsid w:val="00925BE1"/>
    <w:rsid w:val="009358F4"/>
    <w:rsid w:val="00935EE7"/>
    <w:rsid w:val="0093708C"/>
    <w:rsid w:val="00937323"/>
    <w:rsid w:val="00942D4F"/>
    <w:rsid w:val="009434CD"/>
    <w:rsid w:val="00945A3E"/>
    <w:rsid w:val="00946C3A"/>
    <w:rsid w:val="009524B6"/>
    <w:rsid w:val="00957FC2"/>
    <w:rsid w:val="00960296"/>
    <w:rsid w:val="00961199"/>
    <w:rsid w:val="00962A62"/>
    <w:rsid w:val="00966660"/>
    <w:rsid w:val="0096718C"/>
    <w:rsid w:val="009755E8"/>
    <w:rsid w:val="00976712"/>
    <w:rsid w:val="009777D0"/>
    <w:rsid w:val="00977DEC"/>
    <w:rsid w:val="0098004E"/>
    <w:rsid w:val="0098423C"/>
    <w:rsid w:val="009844C6"/>
    <w:rsid w:val="00984FA1"/>
    <w:rsid w:val="00985459"/>
    <w:rsid w:val="00985AAE"/>
    <w:rsid w:val="00990DAB"/>
    <w:rsid w:val="00993DC2"/>
    <w:rsid w:val="009A2CF9"/>
    <w:rsid w:val="009A3823"/>
    <w:rsid w:val="009A51EA"/>
    <w:rsid w:val="009A5AF5"/>
    <w:rsid w:val="009A5C2C"/>
    <w:rsid w:val="009B047C"/>
    <w:rsid w:val="009B0D41"/>
    <w:rsid w:val="009B4B2C"/>
    <w:rsid w:val="009B6287"/>
    <w:rsid w:val="009B7732"/>
    <w:rsid w:val="009B7BF4"/>
    <w:rsid w:val="009C1C18"/>
    <w:rsid w:val="009C2DA6"/>
    <w:rsid w:val="009C72C0"/>
    <w:rsid w:val="009D23A4"/>
    <w:rsid w:val="009D403E"/>
    <w:rsid w:val="009D50A4"/>
    <w:rsid w:val="009D6F15"/>
    <w:rsid w:val="009E26F0"/>
    <w:rsid w:val="009E73D9"/>
    <w:rsid w:val="009F0FD8"/>
    <w:rsid w:val="009F5EB5"/>
    <w:rsid w:val="009F6551"/>
    <w:rsid w:val="00A01FEC"/>
    <w:rsid w:val="00A0222A"/>
    <w:rsid w:val="00A0353F"/>
    <w:rsid w:val="00A0661B"/>
    <w:rsid w:val="00A0766A"/>
    <w:rsid w:val="00A07794"/>
    <w:rsid w:val="00A12280"/>
    <w:rsid w:val="00A20603"/>
    <w:rsid w:val="00A23408"/>
    <w:rsid w:val="00A3048E"/>
    <w:rsid w:val="00A30574"/>
    <w:rsid w:val="00A31A90"/>
    <w:rsid w:val="00A34C31"/>
    <w:rsid w:val="00A354D1"/>
    <w:rsid w:val="00A41724"/>
    <w:rsid w:val="00A4394E"/>
    <w:rsid w:val="00A43BD5"/>
    <w:rsid w:val="00A507A6"/>
    <w:rsid w:val="00A51C8B"/>
    <w:rsid w:val="00A51EA7"/>
    <w:rsid w:val="00A52D22"/>
    <w:rsid w:val="00A534E5"/>
    <w:rsid w:val="00A550BC"/>
    <w:rsid w:val="00A56794"/>
    <w:rsid w:val="00A57145"/>
    <w:rsid w:val="00A5731C"/>
    <w:rsid w:val="00A60EFF"/>
    <w:rsid w:val="00A64E18"/>
    <w:rsid w:val="00A64F29"/>
    <w:rsid w:val="00A6787E"/>
    <w:rsid w:val="00A703C2"/>
    <w:rsid w:val="00A70B5C"/>
    <w:rsid w:val="00A71558"/>
    <w:rsid w:val="00A7290F"/>
    <w:rsid w:val="00A74EA6"/>
    <w:rsid w:val="00A7589B"/>
    <w:rsid w:val="00A80263"/>
    <w:rsid w:val="00A819E7"/>
    <w:rsid w:val="00A8372F"/>
    <w:rsid w:val="00A90B36"/>
    <w:rsid w:val="00A912D0"/>
    <w:rsid w:val="00A91CCC"/>
    <w:rsid w:val="00A92612"/>
    <w:rsid w:val="00A94440"/>
    <w:rsid w:val="00A95568"/>
    <w:rsid w:val="00A9676C"/>
    <w:rsid w:val="00A97034"/>
    <w:rsid w:val="00AA4CB0"/>
    <w:rsid w:val="00AB5044"/>
    <w:rsid w:val="00AB54F9"/>
    <w:rsid w:val="00AC4826"/>
    <w:rsid w:val="00AC5356"/>
    <w:rsid w:val="00AC64BC"/>
    <w:rsid w:val="00AD1D57"/>
    <w:rsid w:val="00AD3FC0"/>
    <w:rsid w:val="00AD5604"/>
    <w:rsid w:val="00AD6281"/>
    <w:rsid w:val="00AD7101"/>
    <w:rsid w:val="00AE158E"/>
    <w:rsid w:val="00AE65A6"/>
    <w:rsid w:val="00AF00F3"/>
    <w:rsid w:val="00AF2BC3"/>
    <w:rsid w:val="00AF78E9"/>
    <w:rsid w:val="00B00B23"/>
    <w:rsid w:val="00B050D4"/>
    <w:rsid w:val="00B05290"/>
    <w:rsid w:val="00B05D7D"/>
    <w:rsid w:val="00B063F2"/>
    <w:rsid w:val="00B1022D"/>
    <w:rsid w:val="00B10DF3"/>
    <w:rsid w:val="00B130D7"/>
    <w:rsid w:val="00B177D7"/>
    <w:rsid w:val="00B20294"/>
    <w:rsid w:val="00B248C8"/>
    <w:rsid w:val="00B24F14"/>
    <w:rsid w:val="00B253E7"/>
    <w:rsid w:val="00B30015"/>
    <w:rsid w:val="00B31FAD"/>
    <w:rsid w:val="00B34EC3"/>
    <w:rsid w:val="00B367CA"/>
    <w:rsid w:val="00B41857"/>
    <w:rsid w:val="00B43746"/>
    <w:rsid w:val="00B4487C"/>
    <w:rsid w:val="00B454DD"/>
    <w:rsid w:val="00B502D4"/>
    <w:rsid w:val="00B50A7F"/>
    <w:rsid w:val="00B5426B"/>
    <w:rsid w:val="00B559E3"/>
    <w:rsid w:val="00B56F9B"/>
    <w:rsid w:val="00B6276E"/>
    <w:rsid w:val="00B705C5"/>
    <w:rsid w:val="00B72AA8"/>
    <w:rsid w:val="00B74D67"/>
    <w:rsid w:val="00B74E6E"/>
    <w:rsid w:val="00B811E8"/>
    <w:rsid w:val="00B83B02"/>
    <w:rsid w:val="00B87468"/>
    <w:rsid w:val="00B93B86"/>
    <w:rsid w:val="00B93F27"/>
    <w:rsid w:val="00BA120F"/>
    <w:rsid w:val="00BA260B"/>
    <w:rsid w:val="00BA33D7"/>
    <w:rsid w:val="00BA4D5B"/>
    <w:rsid w:val="00BA4E87"/>
    <w:rsid w:val="00BB035D"/>
    <w:rsid w:val="00BB0968"/>
    <w:rsid w:val="00BB0B57"/>
    <w:rsid w:val="00BB11CC"/>
    <w:rsid w:val="00BB127F"/>
    <w:rsid w:val="00BB2E52"/>
    <w:rsid w:val="00BB5984"/>
    <w:rsid w:val="00BB76AC"/>
    <w:rsid w:val="00BC01BB"/>
    <w:rsid w:val="00BC0821"/>
    <w:rsid w:val="00BC12F0"/>
    <w:rsid w:val="00BC4125"/>
    <w:rsid w:val="00BC62A0"/>
    <w:rsid w:val="00BD0B24"/>
    <w:rsid w:val="00BD699D"/>
    <w:rsid w:val="00BD7489"/>
    <w:rsid w:val="00BE09BE"/>
    <w:rsid w:val="00BE768F"/>
    <w:rsid w:val="00BF0FA0"/>
    <w:rsid w:val="00BF1312"/>
    <w:rsid w:val="00BF1838"/>
    <w:rsid w:val="00BF373D"/>
    <w:rsid w:val="00BF5260"/>
    <w:rsid w:val="00BF55C6"/>
    <w:rsid w:val="00BF7937"/>
    <w:rsid w:val="00C04305"/>
    <w:rsid w:val="00C07DBE"/>
    <w:rsid w:val="00C130A1"/>
    <w:rsid w:val="00C1644A"/>
    <w:rsid w:val="00C217A3"/>
    <w:rsid w:val="00C21DD6"/>
    <w:rsid w:val="00C27CB1"/>
    <w:rsid w:val="00C308D2"/>
    <w:rsid w:val="00C324BC"/>
    <w:rsid w:val="00C35460"/>
    <w:rsid w:val="00C36161"/>
    <w:rsid w:val="00C409EB"/>
    <w:rsid w:val="00C40F44"/>
    <w:rsid w:val="00C428D7"/>
    <w:rsid w:val="00C43195"/>
    <w:rsid w:val="00C459B3"/>
    <w:rsid w:val="00C505BD"/>
    <w:rsid w:val="00C51BB3"/>
    <w:rsid w:val="00C528C4"/>
    <w:rsid w:val="00C5429E"/>
    <w:rsid w:val="00C56BF7"/>
    <w:rsid w:val="00C66020"/>
    <w:rsid w:val="00C7159A"/>
    <w:rsid w:val="00C74519"/>
    <w:rsid w:val="00C74D23"/>
    <w:rsid w:val="00C76C6D"/>
    <w:rsid w:val="00C77218"/>
    <w:rsid w:val="00C803CB"/>
    <w:rsid w:val="00C82804"/>
    <w:rsid w:val="00C84548"/>
    <w:rsid w:val="00C84A69"/>
    <w:rsid w:val="00C86539"/>
    <w:rsid w:val="00C90C0C"/>
    <w:rsid w:val="00C94877"/>
    <w:rsid w:val="00C9623E"/>
    <w:rsid w:val="00C96779"/>
    <w:rsid w:val="00C97A14"/>
    <w:rsid w:val="00CA207B"/>
    <w:rsid w:val="00CA70D0"/>
    <w:rsid w:val="00CB3409"/>
    <w:rsid w:val="00CB6E52"/>
    <w:rsid w:val="00CC0A38"/>
    <w:rsid w:val="00CC1027"/>
    <w:rsid w:val="00CC1266"/>
    <w:rsid w:val="00CC3651"/>
    <w:rsid w:val="00CC376D"/>
    <w:rsid w:val="00CC61CB"/>
    <w:rsid w:val="00CD1CC9"/>
    <w:rsid w:val="00CD39BE"/>
    <w:rsid w:val="00CD3CE2"/>
    <w:rsid w:val="00CD4BE3"/>
    <w:rsid w:val="00CD4F00"/>
    <w:rsid w:val="00CD54CA"/>
    <w:rsid w:val="00CE2453"/>
    <w:rsid w:val="00CE245D"/>
    <w:rsid w:val="00CE3CCA"/>
    <w:rsid w:val="00CE5847"/>
    <w:rsid w:val="00CF1A84"/>
    <w:rsid w:val="00CF4701"/>
    <w:rsid w:val="00CF5D6B"/>
    <w:rsid w:val="00D0303D"/>
    <w:rsid w:val="00D04C59"/>
    <w:rsid w:val="00D05A02"/>
    <w:rsid w:val="00D106D8"/>
    <w:rsid w:val="00D11C55"/>
    <w:rsid w:val="00D1255F"/>
    <w:rsid w:val="00D12A3F"/>
    <w:rsid w:val="00D135F5"/>
    <w:rsid w:val="00D13BFB"/>
    <w:rsid w:val="00D1524F"/>
    <w:rsid w:val="00D153A0"/>
    <w:rsid w:val="00D1547C"/>
    <w:rsid w:val="00D26D18"/>
    <w:rsid w:val="00D344FE"/>
    <w:rsid w:val="00D4064C"/>
    <w:rsid w:val="00D422D3"/>
    <w:rsid w:val="00D43694"/>
    <w:rsid w:val="00D4485C"/>
    <w:rsid w:val="00D4496B"/>
    <w:rsid w:val="00D45523"/>
    <w:rsid w:val="00D46C32"/>
    <w:rsid w:val="00D54AAC"/>
    <w:rsid w:val="00D54CA3"/>
    <w:rsid w:val="00D57BE8"/>
    <w:rsid w:val="00D601EB"/>
    <w:rsid w:val="00D6135C"/>
    <w:rsid w:val="00D61E08"/>
    <w:rsid w:val="00D61F83"/>
    <w:rsid w:val="00D64143"/>
    <w:rsid w:val="00D667BD"/>
    <w:rsid w:val="00D675EA"/>
    <w:rsid w:val="00D705BF"/>
    <w:rsid w:val="00D76097"/>
    <w:rsid w:val="00D7757C"/>
    <w:rsid w:val="00D80DD6"/>
    <w:rsid w:val="00D811C4"/>
    <w:rsid w:val="00D816A1"/>
    <w:rsid w:val="00D81770"/>
    <w:rsid w:val="00D823BE"/>
    <w:rsid w:val="00D942E9"/>
    <w:rsid w:val="00DA1958"/>
    <w:rsid w:val="00DA23DF"/>
    <w:rsid w:val="00DA5B71"/>
    <w:rsid w:val="00DA6837"/>
    <w:rsid w:val="00DB68F9"/>
    <w:rsid w:val="00DB7DAA"/>
    <w:rsid w:val="00DC12AE"/>
    <w:rsid w:val="00DC3988"/>
    <w:rsid w:val="00DC4B82"/>
    <w:rsid w:val="00DC5BE2"/>
    <w:rsid w:val="00DC79D2"/>
    <w:rsid w:val="00DD101F"/>
    <w:rsid w:val="00DD145E"/>
    <w:rsid w:val="00DD4631"/>
    <w:rsid w:val="00DD4B13"/>
    <w:rsid w:val="00DD5AD4"/>
    <w:rsid w:val="00DD78E6"/>
    <w:rsid w:val="00DE34AA"/>
    <w:rsid w:val="00DE4501"/>
    <w:rsid w:val="00DE61DF"/>
    <w:rsid w:val="00DF31B6"/>
    <w:rsid w:val="00DF3CCC"/>
    <w:rsid w:val="00DF530F"/>
    <w:rsid w:val="00DF7DEA"/>
    <w:rsid w:val="00E00AE5"/>
    <w:rsid w:val="00E032EB"/>
    <w:rsid w:val="00E122C7"/>
    <w:rsid w:val="00E12539"/>
    <w:rsid w:val="00E13C88"/>
    <w:rsid w:val="00E14ABB"/>
    <w:rsid w:val="00E163B2"/>
    <w:rsid w:val="00E23A8F"/>
    <w:rsid w:val="00E2411B"/>
    <w:rsid w:val="00E2471A"/>
    <w:rsid w:val="00E2609F"/>
    <w:rsid w:val="00E30184"/>
    <w:rsid w:val="00E329D9"/>
    <w:rsid w:val="00E339E8"/>
    <w:rsid w:val="00E34728"/>
    <w:rsid w:val="00E35DC4"/>
    <w:rsid w:val="00E35DC5"/>
    <w:rsid w:val="00E36737"/>
    <w:rsid w:val="00E374E5"/>
    <w:rsid w:val="00E40CE5"/>
    <w:rsid w:val="00E464F7"/>
    <w:rsid w:val="00E5204E"/>
    <w:rsid w:val="00E5339D"/>
    <w:rsid w:val="00E53684"/>
    <w:rsid w:val="00E54842"/>
    <w:rsid w:val="00E5664F"/>
    <w:rsid w:val="00E6638B"/>
    <w:rsid w:val="00E71AAF"/>
    <w:rsid w:val="00E74CAF"/>
    <w:rsid w:val="00E74DF1"/>
    <w:rsid w:val="00E8062C"/>
    <w:rsid w:val="00E81702"/>
    <w:rsid w:val="00E83570"/>
    <w:rsid w:val="00E85736"/>
    <w:rsid w:val="00E85DAA"/>
    <w:rsid w:val="00E8766E"/>
    <w:rsid w:val="00E9219B"/>
    <w:rsid w:val="00E9240E"/>
    <w:rsid w:val="00E92582"/>
    <w:rsid w:val="00E95BC0"/>
    <w:rsid w:val="00EA09B9"/>
    <w:rsid w:val="00EB2B60"/>
    <w:rsid w:val="00EB37CF"/>
    <w:rsid w:val="00EB74C8"/>
    <w:rsid w:val="00EC1E2B"/>
    <w:rsid w:val="00EC45D9"/>
    <w:rsid w:val="00ED22C5"/>
    <w:rsid w:val="00ED5094"/>
    <w:rsid w:val="00ED50FA"/>
    <w:rsid w:val="00EE076F"/>
    <w:rsid w:val="00EE11FF"/>
    <w:rsid w:val="00EF219F"/>
    <w:rsid w:val="00EF48BD"/>
    <w:rsid w:val="00EF4EC2"/>
    <w:rsid w:val="00EF544A"/>
    <w:rsid w:val="00EF7286"/>
    <w:rsid w:val="00F00016"/>
    <w:rsid w:val="00F04938"/>
    <w:rsid w:val="00F04B5A"/>
    <w:rsid w:val="00F05B26"/>
    <w:rsid w:val="00F06FBA"/>
    <w:rsid w:val="00F10374"/>
    <w:rsid w:val="00F1080B"/>
    <w:rsid w:val="00F12DE9"/>
    <w:rsid w:val="00F14028"/>
    <w:rsid w:val="00F20592"/>
    <w:rsid w:val="00F2237C"/>
    <w:rsid w:val="00F22905"/>
    <w:rsid w:val="00F24160"/>
    <w:rsid w:val="00F27F1A"/>
    <w:rsid w:val="00F32A81"/>
    <w:rsid w:val="00F3456D"/>
    <w:rsid w:val="00F35B01"/>
    <w:rsid w:val="00F37402"/>
    <w:rsid w:val="00F40604"/>
    <w:rsid w:val="00F42A04"/>
    <w:rsid w:val="00F42BDB"/>
    <w:rsid w:val="00F44FA1"/>
    <w:rsid w:val="00F473C9"/>
    <w:rsid w:val="00F524DD"/>
    <w:rsid w:val="00F5344C"/>
    <w:rsid w:val="00F55A18"/>
    <w:rsid w:val="00F606B8"/>
    <w:rsid w:val="00F63861"/>
    <w:rsid w:val="00F64FD1"/>
    <w:rsid w:val="00F65F4C"/>
    <w:rsid w:val="00F66D68"/>
    <w:rsid w:val="00F727EB"/>
    <w:rsid w:val="00F73661"/>
    <w:rsid w:val="00F73C31"/>
    <w:rsid w:val="00F75464"/>
    <w:rsid w:val="00F80C3A"/>
    <w:rsid w:val="00F81EAF"/>
    <w:rsid w:val="00F83202"/>
    <w:rsid w:val="00F85DFA"/>
    <w:rsid w:val="00F875CA"/>
    <w:rsid w:val="00F920EC"/>
    <w:rsid w:val="00F95B39"/>
    <w:rsid w:val="00FA6C56"/>
    <w:rsid w:val="00FA715A"/>
    <w:rsid w:val="00FA7BE2"/>
    <w:rsid w:val="00FB393B"/>
    <w:rsid w:val="00FB47FB"/>
    <w:rsid w:val="00FB4A63"/>
    <w:rsid w:val="00FC045C"/>
    <w:rsid w:val="00FC0519"/>
    <w:rsid w:val="00FC2819"/>
    <w:rsid w:val="00FC483C"/>
    <w:rsid w:val="00FC6E1E"/>
    <w:rsid w:val="00FD19C3"/>
    <w:rsid w:val="00FD222F"/>
    <w:rsid w:val="00FD4D66"/>
    <w:rsid w:val="00FE2554"/>
    <w:rsid w:val="00FE4726"/>
    <w:rsid w:val="00FE495A"/>
    <w:rsid w:val="00FE7F02"/>
    <w:rsid w:val="00FF0B1A"/>
    <w:rsid w:val="00FF22CF"/>
    <w:rsid w:val="00FF2CBF"/>
    <w:rsid w:val="00FF3C7A"/>
    <w:rsid w:val="00FF52BF"/>
    <w:rsid w:val="00FF535C"/>
    <w:rsid w:val="00FF6146"/>
    <w:rsid w:val="00FF6968"/>
    <w:rsid w:val="00FF7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4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0F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erednichenko2\Application%20Data\Microsoft\&#1064;&#1072;&#1073;&#1083;&#1086;&#1085;&#1099;\Norma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FEF68-6E95-4487-86FD-31292B726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189</TotalTime>
  <Pages>5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cherednichenko2</dc:creator>
  <cp:keywords/>
  <dc:description/>
  <cp:lastModifiedBy>Маргушина</cp:lastModifiedBy>
  <cp:revision>8</cp:revision>
  <cp:lastPrinted>2021-05-14T08:14:00Z</cp:lastPrinted>
  <dcterms:created xsi:type="dcterms:W3CDTF">2021-04-27T12:58:00Z</dcterms:created>
  <dcterms:modified xsi:type="dcterms:W3CDTF">2021-05-14T08:14:00Z</dcterms:modified>
</cp:coreProperties>
</file>